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8"/>
        <w:gridCol w:w="4778"/>
      </w:tblGrid>
      <w:tr w:rsidR="009A40B4" w:rsidRPr="00A84291" w14:paraId="785DEACA" w14:textId="77777777" w:rsidTr="00780948">
        <w:tc>
          <w:tcPr>
            <w:tcW w:w="9638" w:type="dxa"/>
            <w:gridSpan w:val="2"/>
          </w:tcPr>
          <w:p w14:paraId="3D0FEC67" w14:textId="1EB5E737" w:rsidR="009A40B4" w:rsidRPr="00A84291" w:rsidRDefault="009A40B4" w:rsidP="00030DDC">
            <w:pPr>
              <w:jc w:val="center"/>
              <w:rPr>
                <w:rFonts w:ascii="Ubuntu" w:hAnsi="Ubuntu"/>
                <w:b/>
                <w:sz w:val="22"/>
              </w:rPr>
            </w:pPr>
            <w:r w:rsidRPr="00A84291">
              <w:rPr>
                <w:rFonts w:ascii="Ubuntu" w:hAnsi="Ubuntu"/>
                <w:b/>
                <w:sz w:val="22"/>
              </w:rPr>
              <w:t>UŽDAROJI AKCINĖ BENDROVĖ</w:t>
            </w:r>
          </w:p>
          <w:p w14:paraId="26ECFB38" w14:textId="77777777" w:rsidR="009A40B4" w:rsidRPr="00A84291" w:rsidRDefault="009A40B4" w:rsidP="00030DDC">
            <w:pPr>
              <w:jc w:val="center"/>
              <w:rPr>
                <w:rFonts w:ascii="Ubuntu" w:hAnsi="Ubuntu"/>
                <w:b/>
                <w:sz w:val="22"/>
              </w:rPr>
            </w:pPr>
            <w:r w:rsidRPr="00A84291">
              <w:rPr>
                <w:rFonts w:ascii="Ubuntu" w:hAnsi="Ubuntu"/>
                <w:b/>
                <w:sz w:val="22"/>
              </w:rPr>
              <w:t>„UTENOS ŠILUMOS TINKLAI“</w:t>
            </w:r>
          </w:p>
          <w:p w14:paraId="6C6E57FA" w14:textId="77777777" w:rsidR="009A40B4" w:rsidRPr="00A84291" w:rsidRDefault="009A40B4" w:rsidP="00030DDC">
            <w:pPr>
              <w:jc w:val="center"/>
              <w:rPr>
                <w:rFonts w:ascii="Ubuntu" w:hAnsi="Ubuntu"/>
                <w:sz w:val="22"/>
              </w:rPr>
            </w:pPr>
          </w:p>
          <w:p w14:paraId="6031FA58" w14:textId="77777777" w:rsidR="00AB42E9" w:rsidRPr="00A84291" w:rsidRDefault="00AB42E9" w:rsidP="00030DDC">
            <w:pPr>
              <w:jc w:val="center"/>
              <w:rPr>
                <w:rFonts w:ascii="Ubuntu" w:hAnsi="Ubuntu"/>
                <w:sz w:val="22"/>
              </w:rPr>
            </w:pPr>
          </w:p>
        </w:tc>
      </w:tr>
      <w:tr w:rsidR="009A40B4" w:rsidRPr="00A84291" w14:paraId="76FDA6EF" w14:textId="77777777" w:rsidTr="00780948">
        <w:tc>
          <w:tcPr>
            <w:tcW w:w="4801" w:type="dxa"/>
          </w:tcPr>
          <w:p w14:paraId="46054C01" w14:textId="77777777" w:rsidR="00030DDC" w:rsidRPr="00A84291" w:rsidRDefault="00030DDC" w:rsidP="00411386">
            <w:pPr>
              <w:rPr>
                <w:rFonts w:ascii="Ubuntu" w:hAnsi="Ubuntu"/>
                <w:sz w:val="22"/>
              </w:rPr>
            </w:pPr>
          </w:p>
        </w:tc>
        <w:tc>
          <w:tcPr>
            <w:tcW w:w="4837" w:type="dxa"/>
          </w:tcPr>
          <w:p w14:paraId="58030F2E" w14:textId="77777777" w:rsidR="00AB42E9" w:rsidRPr="00A84291" w:rsidRDefault="00AB42E9" w:rsidP="00AB42E9">
            <w:pPr>
              <w:jc w:val="center"/>
              <w:rPr>
                <w:rFonts w:ascii="Ubuntu" w:hAnsi="Ubuntu"/>
                <w:sz w:val="22"/>
              </w:rPr>
            </w:pPr>
          </w:p>
          <w:p w14:paraId="5AC2A816" w14:textId="77777777" w:rsidR="00E23C13" w:rsidRPr="00A84291" w:rsidRDefault="00E23C13" w:rsidP="00E23C13">
            <w:pPr>
              <w:jc w:val="right"/>
              <w:rPr>
                <w:rFonts w:ascii="Ubuntu" w:hAnsi="Ubuntu"/>
                <w:sz w:val="22"/>
              </w:rPr>
            </w:pPr>
          </w:p>
          <w:p w14:paraId="50752250" w14:textId="53A77865" w:rsidR="00E23C13" w:rsidRPr="00A84291" w:rsidRDefault="00E23C13" w:rsidP="00E23C13">
            <w:pPr>
              <w:jc w:val="right"/>
              <w:rPr>
                <w:rFonts w:ascii="Ubuntu" w:hAnsi="Ubuntu"/>
                <w:sz w:val="22"/>
              </w:rPr>
            </w:pPr>
            <w:r w:rsidRPr="00A84291">
              <w:rPr>
                <w:rFonts w:ascii="Ubuntu" w:hAnsi="Ubuntu"/>
                <w:sz w:val="22"/>
              </w:rPr>
              <w:t>PATVIRTINTA</w:t>
            </w:r>
          </w:p>
          <w:p w14:paraId="38B244D5" w14:textId="1C90DAEF" w:rsidR="00E23C13" w:rsidRPr="00A84291" w:rsidRDefault="00CB1045" w:rsidP="00E23C13">
            <w:pPr>
              <w:jc w:val="right"/>
              <w:rPr>
                <w:rFonts w:ascii="Ubuntu" w:hAnsi="Ubuntu"/>
                <w:sz w:val="22"/>
              </w:rPr>
            </w:pPr>
            <w:r w:rsidRPr="00A84291">
              <w:rPr>
                <w:rFonts w:ascii="Ubuntu" w:hAnsi="Ubuntu"/>
                <w:sz w:val="22"/>
              </w:rPr>
              <w:t>20</w:t>
            </w:r>
            <w:r w:rsidR="001C3A5A" w:rsidRPr="00A84291">
              <w:rPr>
                <w:rFonts w:ascii="Ubuntu" w:hAnsi="Ubuntu"/>
                <w:sz w:val="22"/>
              </w:rPr>
              <w:t>2</w:t>
            </w:r>
            <w:r w:rsidR="008261BB">
              <w:rPr>
                <w:rFonts w:ascii="Ubuntu" w:hAnsi="Ubuntu"/>
                <w:sz w:val="22"/>
              </w:rPr>
              <w:t>6</w:t>
            </w:r>
            <w:r w:rsidRPr="00A84291">
              <w:rPr>
                <w:rFonts w:ascii="Ubuntu" w:hAnsi="Ubuntu"/>
                <w:sz w:val="22"/>
              </w:rPr>
              <w:t>-</w:t>
            </w:r>
            <w:r w:rsidR="008261BB">
              <w:rPr>
                <w:rFonts w:ascii="Ubuntu" w:hAnsi="Ubuntu"/>
                <w:sz w:val="22"/>
              </w:rPr>
              <w:t>04</w:t>
            </w:r>
            <w:r w:rsidRPr="00A84291">
              <w:rPr>
                <w:rFonts w:ascii="Ubuntu" w:hAnsi="Ubuntu"/>
                <w:sz w:val="22"/>
              </w:rPr>
              <w:t>-</w:t>
            </w:r>
            <w:r w:rsidR="00A71FB3">
              <w:rPr>
                <w:rFonts w:ascii="Ubuntu" w:hAnsi="Ubuntu"/>
                <w:sz w:val="22"/>
              </w:rPr>
              <w:t>14</w:t>
            </w:r>
            <w:r w:rsidR="00E23C13" w:rsidRPr="00A84291">
              <w:rPr>
                <w:rFonts w:ascii="Ubuntu" w:hAnsi="Ubuntu"/>
                <w:sz w:val="22"/>
              </w:rPr>
              <w:t xml:space="preserve"> Viešojo pirkimo komisijos </w:t>
            </w:r>
          </w:p>
          <w:p w14:paraId="2A077D31" w14:textId="0120576C" w:rsidR="00E23C13" w:rsidRPr="00A84291" w:rsidRDefault="00A31474" w:rsidP="00E23C13">
            <w:pPr>
              <w:jc w:val="right"/>
              <w:rPr>
                <w:rFonts w:ascii="Ubuntu" w:hAnsi="Ubuntu"/>
                <w:sz w:val="22"/>
              </w:rPr>
            </w:pPr>
            <w:r w:rsidRPr="00A84291">
              <w:rPr>
                <w:rFonts w:ascii="Ubuntu" w:hAnsi="Ubuntu"/>
                <w:sz w:val="22"/>
              </w:rPr>
              <w:t xml:space="preserve">posėdžio protokolu Nr. </w:t>
            </w:r>
            <w:r w:rsidR="00AE75A3" w:rsidRPr="00A84291">
              <w:rPr>
                <w:rFonts w:ascii="Ubuntu" w:hAnsi="Ubuntu"/>
                <w:sz w:val="22"/>
              </w:rPr>
              <w:t>ŠT</w:t>
            </w:r>
            <w:r w:rsidR="00E54D41" w:rsidRPr="00A84291">
              <w:rPr>
                <w:rFonts w:ascii="Ubuntu" w:hAnsi="Ubuntu"/>
                <w:sz w:val="22"/>
              </w:rPr>
              <w:t xml:space="preserve"> </w:t>
            </w:r>
            <w:r w:rsidR="008261BB">
              <w:rPr>
                <w:rFonts w:ascii="Ubuntu" w:hAnsi="Ubuntu"/>
                <w:sz w:val="22"/>
              </w:rPr>
              <w:t>6</w:t>
            </w:r>
            <w:r w:rsidR="00BC39DD" w:rsidRPr="00A84291">
              <w:rPr>
                <w:rFonts w:ascii="Ubuntu" w:hAnsi="Ubuntu"/>
                <w:sz w:val="22"/>
              </w:rPr>
              <w:t>B</w:t>
            </w:r>
            <w:r w:rsidR="008261BB">
              <w:rPr>
                <w:rFonts w:ascii="Ubuntu" w:hAnsi="Ubuntu"/>
                <w:sz w:val="22"/>
              </w:rPr>
              <w:t>A</w:t>
            </w:r>
            <w:r w:rsidR="00BF4934" w:rsidRPr="00A84291">
              <w:rPr>
                <w:rFonts w:ascii="Ubuntu" w:hAnsi="Ubuntu"/>
                <w:sz w:val="22"/>
              </w:rPr>
              <w:t>R</w:t>
            </w:r>
            <w:r w:rsidR="00CB1045" w:rsidRPr="00A84291">
              <w:rPr>
                <w:rFonts w:ascii="Ubuntu" w:hAnsi="Ubuntu"/>
                <w:sz w:val="22"/>
              </w:rPr>
              <w:t xml:space="preserve"> </w:t>
            </w:r>
            <w:r w:rsidR="00E54D41" w:rsidRPr="00A84291">
              <w:rPr>
                <w:rFonts w:ascii="Ubuntu" w:hAnsi="Ubuntu"/>
                <w:sz w:val="22"/>
              </w:rPr>
              <w:t>2</w:t>
            </w:r>
            <w:r w:rsidR="008261BB">
              <w:rPr>
                <w:rFonts w:ascii="Ubuntu" w:hAnsi="Ubuntu"/>
                <w:sz w:val="22"/>
              </w:rPr>
              <w:t>6</w:t>
            </w:r>
            <w:r w:rsidR="00E23C13" w:rsidRPr="00A84291">
              <w:rPr>
                <w:rFonts w:ascii="Ubuntu" w:hAnsi="Ubuntu"/>
                <w:sz w:val="22"/>
              </w:rPr>
              <w:t>-01-02</w:t>
            </w:r>
          </w:p>
          <w:p w14:paraId="5441AFAF" w14:textId="086EBAAB" w:rsidR="00E23C13" w:rsidRPr="00A84291" w:rsidRDefault="00E23C13" w:rsidP="00780948">
            <w:pPr>
              <w:rPr>
                <w:rFonts w:ascii="Ubuntu" w:hAnsi="Ubuntu"/>
                <w:sz w:val="22"/>
              </w:rPr>
            </w:pPr>
          </w:p>
        </w:tc>
      </w:tr>
    </w:tbl>
    <w:p w14:paraId="0B9B5D0A" w14:textId="77777777" w:rsidR="006B185E" w:rsidRPr="00A84291" w:rsidRDefault="006B185E" w:rsidP="006B185E">
      <w:pPr>
        <w:spacing w:after="0"/>
        <w:rPr>
          <w:rFonts w:ascii="Ubuntu" w:hAnsi="Ubuntu"/>
          <w:sz w:val="22"/>
        </w:rPr>
      </w:pPr>
    </w:p>
    <w:p w14:paraId="6E8E5ED6" w14:textId="44326D34" w:rsidR="006B185E" w:rsidRPr="00A84291" w:rsidRDefault="006B185E" w:rsidP="006B185E">
      <w:pPr>
        <w:spacing w:after="0"/>
        <w:rPr>
          <w:rFonts w:ascii="Ubuntu" w:hAnsi="Ubuntu"/>
          <w:sz w:val="22"/>
        </w:rPr>
      </w:pPr>
    </w:p>
    <w:p w14:paraId="66D928BB" w14:textId="77777777" w:rsidR="006B185E" w:rsidRPr="00A84291" w:rsidRDefault="006B185E" w:rsidP="006B185E">
      <w:pPr>
        <w:spacing w:after="0"/>
        <w:rPr>
          <w:rFonts w:ascii="Ubuntu" w:hAnsi="Ubuntu"/>
          <w:sz w:val="22"/>
        </w:rPr>
      </w:pPr>
    </w:p>
    <w:p w14:paraId="33FC8AD7" w14:textId="77777777" w:rsidR="006B185E" w:rsidRPr="00A84291" w:rsidRDefault="006B185E" w:rsidP="006B185E">
      <w:pPr>
        <w:spacing w:after="0"/>
        <w:rPr>
          <w:rFonts w:ascii="Ubuntu" w:hAnsi="Ubuntu"/>
          <w:sz w:val="22"/>
        </w:rPr>
      </w:pPr>
    </w:p>
    <w:p w14:paraId="7A672C13" w14:textId="77777777" w:rsidR="006B185E" w:rsidRPr="00A84291" w:rsidRDefault="006B185E" w:rsidP="006B185E">
      <w:pPr>
        <w:spacing w:after="0"/>
        <w:rPr>
          <w:rFonts w:ascii="Ubuntu" w:hAnsi="Ubuntu"/>
          <w:sz w:val="22"/>
        </w:rPr>
      </w:pPr>
    </w:p>
    <w:p w14:paraId="6312CA2A" w14:textId="77777777" w:rsidR="006B185E" w:rsidRPr="00A84291" w:rsidRDefault="006B185E" w:rsidP="006B185E">
      <w:pPr>
        <w:spacing w:after="0"/>
        <w:rPr>
          <w:rFonts w:ascii="Ubuntu" w:hAnsi="Ubuntu"/>
          <w:sz w:val="22"/>
        </w:rPr>
      </w:pPr>
    </w:p>
    <w:p w14:paraId="62E2916F" w14:textId="77777777" w:rsidR="006B185E" w:rsidRPr="00A84291" w:rsidRDefault="006B185E" w:rsidP="006B185E">
      <w:pPr>
        <w:spacing w:after="0"/>
        <w:rPr>
          <w:rFonts w:ascii="Ubuntu" w:hAnsi="Ubuntu"/>
          <w:sz w:val="22"/>
        </w:rPr>
      </w:pPr>
    </w:p>
    <w:p w14:paraId="720A2969" w14:textId="77777777" w:rsidR="006B185E" w:rsidRPr="00A84291" w:rsidRDefault="006B185E" w:rsidP="006B185E">
      <w:pPr>
        <w:spacing w:after="0"/>
        <w:jc w:val="center"/>
        <w:rPr>
          <w:rFonts w:ascii="Ubuntu" w:hAnsi="Ubuntu"/>
          <w:sz w:val="22"/>
        </w:rPr>
      </w:pPr>
    </w:p>
    <w:p w14:paraId="37A6C611" w14:textId="77777777" w:rsidR="008261BB" w:rsidRPr="008261BB" w:rsidRDefault="008261BB" w:rsidP="008261BB">
      <w:pPr>
        <w:spacing w:after="0" w:line="240" w:lineRule="auto"/>
        <w:contextualSpacing/>
        <w:jc w:val="center"/>
        <w:rPr>
          <w:rFonts w:ascii="Ubuntu" w:eastAsiaTheme="majorEastAsia" w:hAnsi="Ubuntu" w:cstheme="majorBidi"/>
          <w:b/>
          <w:spacing w:val="-10"/>
          <w:kern w:val="28"/>
          <w:sz w:val="22"/>
          <w:szCs w:val="72"/>
        </w:rPr>
      </w:pPr>
      <w:r w:rsidRPr="008261BB">
        <w:rPr>
          <w:rFonts w:ascii="Ubuntu" w:eastAsiaTheme="majorEastAsia" w:hAnsi="Ubuntu" w:cstheme="majorBidi"/>
          <w:b/>
          <w:spacing w:val="-10"/>
          <w:kern w:val="28"/>
          <w:sz w:val="22"/>
          <w:szCs w:val="72"/>
        </w:rPr>
        <w:t>INŽINERINIŲ ŠILUMOS TINKLŲ „6 BOILERINĖS” KVARTALE, AUŠROS</w:t>
      </w:r>
    </w:p>
    <w:p w14:paraId="59F3C22E" w14:textId="143B0B5A" w:rsidR="006B185E" w:rsidRPr="008261BB" w:rsidRDefault="008261BB" w:rsidP="008261BB">
      <w:pPr>
        <w:spacing w:after="0"/>
        <w:jc w:val="center"/>
        <w:rPr>
          <w:rFonts w:ascii="Ubuntu" w:hAnsi="Ubuntu"/>
          <w:sz w:val="24"/>
          <w:szCs w:val="24"/>
        </w:rPr>
      </w:pPr>
      <w:r w:rsidRPr="008261BB">
        <w:rPr>
          <w:rFonts w:ascii="Ubuntu" w:eastAsiaTheme="majorEastAsia" w:hAnsi="Ubuntu" w:cstheme="majorBidi"/>
          <w:b/>
          <w:spacing w:val="-10"/>
          <w:kern w:val="28"/>
          <w:sz w:val="22"/>
          <w:szCs w:val="72"/>
        </w:rPr>
        <w:t>G., UTENOJE, REKONSTRUKCIJA</w:t>
      </w:r>
      <w:r w:rsidR="00843E10">
        <w:rPr>
          <w:rFonts w:ascii="Ubuntu" w:eastAsiaTheme="majorEastAsia" w:hAnsi="Ubuntu" w:cstheme="majorBidi"/>
          <w:b/>
          <w:spacing w:val="-10"/>
          <w:kern w:val="28"/>
          <w:sz w:val="22"/>
          <w:szCs w:val="72"/>
        </w:rPr>
        <w:t xml:space="preserve"> 26-01</w:t>
      </w:r>
    </w:p>
    <w:p w14:paraId="776D33FA" w14:textId="77777777" w:rsidR="006B185E" w:rsidRPr="00A84291" w:rsidRDefault="006B185E" w:rsidP="006B185E">
      <w:pPr>
        <w:spacing w:after="0"/>
        <w:jc w:val="center"/>
        <w:rPr>
          <w:rFonts w:ascii="Ubuntu" w:hAnsi="Ubuntu"/>
          <w:sz w:val="22"/>
        </w:rPr>
      </w:pPr>
    </w:p>
    <w:p w14:paraId="68C1D153" w14:textId="506BE510" w:rsidR="006B185E" w:rsidRPr="00A84291" w:rsidRDefault="00032E09" w:rsidP="00032E09">
      <w:pPr>
        <w:spacing w:after="0"/>
        <w:jc w:val="center"/>
        <w:rPr>
          <w:rFonts w:ascii="Ubuntu" w:hAnsi="Ubuntu"/>
          <w:b/>
          <w:bCs/>
          <w:sz w:val="22"/>
        </w:rPr>
      </w:pPr>
      <w:r w:rsidRPr="00A84291">
        <w:rPr>
          <w:rFonts w:ascii="Ubuntu" w:hAnsi="Ubuntu"/>
          <w:b/>
          <w:bCs/>
          <w:sz w:val="22"/>
        </w:rPr>
        <w:t>SUPAPRASTINT</w:t>
      </w:r>
      <w:r w:rsidR="00CF199B">
        <w:rPr>
          <w:rFonts w:ascii="Ubuntu" w:hAnsi="Ubuntu"/>
          <w:b/>
          <w:bCs/>
          <w:sz w:val="22"/>
        </w:rPr>
        <w:t>Ų SKELBIAMŲ DERYBŲ</w:t>
      </w:r>
    </w:p>
    <w:p w14:paraId="010C2CE2" w14:textId="77777777" w:rsidR="00ED4341" w:rsidRPr="00A84291" w:rsidRDefault="00ED4341" w:rsidP="00032E09">
      <w:pPr>
        <w:spacing w:after="0"/>
        <w:jc w:val="center"/>
        <w:rPr>
          <w:rFonts w:ascii="Ubuntu" w:hAnsi="Ubuntu"/>
          <w:b/>
          <w:bCs/>
          <w:sz w:val="22"/>
        </w:rPr>
      </w:pPr>
    </w:p>
    <w:p w14:paraId="08648F85" w14:textId="1D32F624" w:rsidR="00ED4341" w:rsidRPr="00A84291" w:rsidRDefault="00ED4341" w:rsidP="00032E09">
      <w:pPr>
        <w:spacing w:after="0"/>
        <w:jc w:val="center"/>
        <w:rPr>
          <w:rFonts w:ascii="Ubuntu" w:hAnsi="Ubuntu"/>
          <w:b/>
          <w:bCs/>
          <w:sz w:val="22"/>
        </w:rPr>
      </w:pPr>
      <w:r w:rsidRPr="00A84291">
        <w:rPr>
          <w:rFonts w:ascii="Ubuntu" w:hAnsi="Ubuntu"/>
          <w:b/>
          <w:bCs/>
          <w:sz w:val="22"/>
        </w:rPr>
        <w:t>PIRKIMO BENDROSIOS SĄLYGOS</w:t>
      </w:r>
    </w:p>
    <w:p w14:paraId="3FB81606" w14:textId="77777777" w:rsidR="00BC39DD" w:rsidRPr="00A84291" w:rsidRDefault="00BC39DD" w:rsidP="006B185E">
      <w:pPr>
        <w:spacing w:after="0"/>
        <w:rPr>
          <w:rFonts w:ascii="Ubuntu" w:hAnsi="Ubuntu"/>
          <w:b/>
          <w:bCs/>
          <w:sz w:val="22"/>
        </w:rPr>
      </w:pPr>
    </w:p>
    <w:p w14:paraId="6E8841DA" w14:textId="77777777" w:rsidR="006B185E" w:rsidRPr="00A84291" w:rsidRDefault="006B185E" w:rsidP="006B185E">
      <w:pPr>
        <w:spacing w:after="0"/>
        <w:rPr>
          <w:rFonts w:ascii="Ubuntu" w:hAnsi="Ubuntu"/>
          <w:sz w:val="22"/>
        </w:rPr>
      </w:pPr>
    </w:p>
    <w:p w14:paraId="7C534D31" w14:textId="77777777" w:rsidR="006B185E" w:rsidRPr="00A84291" w:rsidRDefault="006B185E" w:rsidP="006B185E">
      <w:pPr>
        <w:spacing w:after="0"/>
        <w:rPr>
          <w:rFonts w:ascii="Ubuntu" w:hAnsi="Ubuntu"/>
          <w:sz w:val="22"/>
        </w:rPr>
      </w:pPr>
    </w:p>
    <w:p w14:paraId="22C53A87" w14:textId="77777777" w:rsidR="006B185E" w:rsidRPr="00A84291" w:rsidRDefault="006B185E" w:rsidP="006B185E">
      <w:pPr>
        <w:spacing w:after="0"/>
        <w:rPr>
          <w:rFonts w:ascii="Ubuntu" w:hAnsi="Ubuntu"/>
          <w:sz w:val="22"/>
        </w:rPr>
      </w:pPr>
    </w:p>
    <w:p w14:paraId="03630BE9" w14:textId="77777777" w:rsidR="006B185E" w:rsidRPr="00A84291" w:rsidRDefault="006B185E" w:rsidP="006B185E">
      <w:pPr>
        <w:spacing w:after="0"/>
        <w:rPr>
          <w:rFonts w:ascii="Ubuntu" w:hAnsi="Ubuntu"/>
          <w:sz w:val="22"/>
        </w:rPr>
      </w:pPr>
    </w:p>
    <w:p w14:paraId="09CCAC56" w14:textId="77777777" w:rsidR="006B185E" w:rsidRPr="00A84291" w:rsidRDefault="006B185E" w:rsidP="006B185E">
      <w:pPr>
        <w:spacing w:after="0"/>
        <w:rPr>
          <w:rFonts w:ascii="Ubuntu" w:hAnsi="Ubuntu"/>
          <w:sz w:val="22"/>
        </w:rPr>
      </w:pPr>
    </w:p>
    <w:p w14:paraId="0BFC05AF" w14:textId="77777777" w:rsidR="006B185E" w:rsidRPr="00A84291" w:rsidRDefault="006B185E" w:rsidP="006B185E">
      <w:pPr>
        <w:spacing w:after="0"/>
        <w:rPr>
          <w:rFonts w:ascii="Ubuntu" w:hAnsi="Ubuntu"/>
          <w:sz w:val="22"/>
        </w:rPr>
      </w:pPr>
    </w:p>
    <w:p w14:paraId="5E72C504" w14:textId="77777777" w:rsidR="00FA349E" w:rsidRPr="00A84291" w:rsidRDefault="00FA349E" w:rsidP="006B185E">
      <w:pPr>
        <w:spacing w:after="0"/>
        <w:rPr>
          <w:rFonts w:ascii="Ubuntu" w:hAnsi="Ubuntu"/>
          <w:sz w:val="22"/>
        </w:rPr>
      </w:pPr>
    </w:p>
    <w:p w14:paraId="73FD1E5D" w14:textId="77777777" w:rsidR="00FA349E" w:rsidRPr="00A84291" w:rsidRDefault="00FA349E" w:rsidP="006B185E">
      <w:pPr>
        <w:spacing w:after="0"/>
        <w:rPr>
          <w:rFonts w:ascii="Ubuntu" w:hAnsi="Ubuntu"/>
          <w:sz w:val="22"/>
        </w:rPr>
      </w:pPr>
    </w:p>
    <w:p w14:paraId="5082D5E9" w14:textId="77777777" w:rsidR="00FA349E" w:rsidRPr="00A84291" w:rsidRDefault="00FA349E" w:rsidP="006B185E">
      <w:pPr>
        <w:spacing w:after="0"/>
        <w:rPr>
          <w:rFonts w:ascii="Ubuntu" w:hAnsi="Ubuntu"/>
          <w:sz w:val="22"/>
        </w:rPr>
      </w:pPr>
    </w:p>
    <w:p w14:paraId="46553CDC" w14:textId="77777777" w:rsidR="00FA349E" w:rsidRPr="00A84291" w:rsidRDefault="00FA349E" w:rsidP="006B185E">
      <w:pPr>
        <w:spacing w:after="0"/>
        <w:rPr>
          <w:rFonts w:ascii="Ubuntu" w:hAnsi="Ubuntu"/>
          <w:sz w:val="22"/>
        </w:rPr>
      </w:pPr>
    </w:p>
    <w:p w14:paraId="4F0CAF5E" w14:textId="77777777" w:rsidR="006B185E" w:rsidRPr="00A84291" w:rsidRDefault="006B185E" w:rsidP="006B185E">
      <w:pPr>
        <w:spacing w:after="0"/>
        <w:rPr>
          <w:rFonts w:ascii="Ubuntu" w:hAnsi="Ubuntu"/>
          <w:sz w:val="22"/>
        </w:rPr>
      </w:pPr>
    </w:p>
    <w:p w14:paraId="34B0951F" w14:textId="77777777" w:rsidR="006B185E" w:rsidRPr="00A84291" w:rsidRDefault="006B185E" w:rsidP="006B185E">
      <w:pPr>
        <w:spacing w:after="0"/>
        <w:rPr>
          <w:rFonts w:ascii="Ubuntu" w:hAnsi="Ubuntu"/>
          <w:sz w:val="22"/>
        </w:rPr>
      </w:pPr>
    </w:p>
    <w:p w14:paraId="75559648" w14:textId="77777777" w:rsidR="006B185E" w:rsidRPr="00A84291" w:rsidRDefault="006B185E" w:rsidP="006B185E">
      <w:pPr>
        <w:spacing w:after="0"/>
        <w:rPr>
          <w:rFonts w:ascii="Ubuntu" w:hAnsi="Ubuntu"/>
          <w:sz w:val="22"/>
        </w:rPr>
      </w:pPr>
    </w:p>
    <w:p w14:paraId="6F73480E" w14:textId="3EB04AE6" w:rsidR="006B185E" w:rsidRPr="00A84291" w:rsidRDefault="006B185E" w:rsidP="001C3A5A">
      <w:pPr>
        <w:spacing w:after="0"/>
        <w:jc w:val="center"/>
        <w:rPr>
          <w:rFonts w:ascii="Ubuntu" w:hAnsi="Ubuntu"/>
          <w:sz w:val="22"/>
        </w:rPr>
      </w:pPr>
    </w:p>
    <w:p w14:paraId="650E3D46" w14:textId="77777777" w:rsidR="00BC39DD" w:rsidRPr="00A84291" w:rsidRDefault="00BC39DD" w:rsidP="001C3A5A">
      <w:pPr>
        <w:spacing w:after="0"/>
        <w:jc w:val="center"/>
        <w:rPr>
          <w:rFonts w:ascii="Ubuntu" w:hAnsi="Ubuntu"/>
          <w:sz w:val="22"/>
        </w:rPr>
      </w:pPr>
    </w:p>
    <w:p w14:paraId="4B6FDDAC" w14:textId="77777777" w:rsidR="00BC39DD" w:rsidRPr="00A84291" w:rsidRDefault="00BC39DD" w:rsidP="001C3A5A">
      <w:pPr>
        <w:spacing w:after="0"/>
        <w:jc w:val="center"/>
        <w:rPr>
          <w:rFonts w:ascii="Ubuntu" w:hAnsi="Ubuntu"/>
          <w:sz w:val="22"/>
        </w:rPr>
      </w:pPr>
    </w:p>
    <w:p w14:paraId="6920D856" w14:textId="77777777" w:rsidR="00BC39DD" w:rsidRPr="00A84291" w:rsidRDefault="00BC39DD" w:rsidP="001C3A5A">
      <w:pPr>
        <w:spacing w:after="0"/>
        <w:jc w:val="center"/>
        <w:rPr>
          <w:rFonts w:ascii="Ubuntu" w:hAnsi="Ubuntu"/>
          <w:sz w:val="22"/>
        </w:rPr>
      </w:pPr>
    </w:p>
    <w:p w14:paraId="78A40175" w14:textId="46D8D872" w:rsidR="001C3A5A" w:rsidRPr="00A84291" w:rsidRDefault="001C3A5A" w:rsidP="001C3A5A">
      <w:pPr>
        <w:spacing w:after="0"/>
        <w:jc w:val="center"/>
        <w:rPr>
          <w:rFonts w:ascii="Ubuntu" w:hAnsi="Ubuntu"/>
          <w:sz w:val="22"/>
        </w:rPr>
      </w:pPr>
    </w:p>
    <w:p w14:paraId="07F45978" w14:textId="44191215" w:rsidR="001C3A5A" w:rsidRPr="00A84291" w:rsidRDefault="001C3A5A" w:rsidP="001C3A5A">
      <w:pPr>
        <w:spacing w:after="0"/>
        <w:jc w:val="center"/>
        <w:rPr>
          <w:rFonts w:ascii="Ubuntu" w:hAnsi="Ubuntu"/>
          <w:sz w:val="22"/>
        </w:rPr>
      </w:pPr>
    </w:p>
    <w:p w14:paraId="10D78008" w14:textId="36576290" w:rsidR="001C3A5A" w:rsidRPr="00A84291" w:rsidRDefault="001C3A5A" w:rsidP="001C3A5A">
      <w:pPr>
        <w:spacing w:after="0"/>
        <w:jc w:val="center"/>
        <w:rPr>
          <w:rFonts w:ascii="Ubuntu" w:hAnsi="Ubuntu"/>
          <w:sz w:val="22"/>
        </w:rPr>
      </w:pPr>
    </w:p>
    <w:p w14:paraId="516CF5DE" w14:textId="6972A50E" w:rsidR="001C3A5A" w:rsidRPr="00A84291" w:rsidRDefault="001C3A5A" w:rsidP="001C3A5A">
      <w:pPr>
        <w:spacing w:after="0"/>
        <w:jc w:val="center"/>
        <w:rPr>
          <w:rFonts w:ascii="Ubuntu" w:hAnsi="Ubuntu"/>
          <w:b/>
          <w:bCs/>
          <w:sz w:val="22"/>
        </w:rPr>
      </w:pPr>
      <w:r w:rsidRPr="00A84291">
        <w:rPr>
          <w:rFonts w:ascii="Ubuntu" w:hAnsi="Ubuntu"/>
          <w:b/>
          <w:bCs/>
          <w:sz w:val="22"/>
        </w:rPr>
        <w:t>202</w:t>
      </w:r>
      <w:r w:rsidR="008261BB">
        <w:rPr>
          <w:rFonts w:ascii="Ubuntu" w:hAnsi="Ubuntu"/>
          <w:b/>
          <w:bCs/>
          <w:sz w:val="22"/>
        </w:rPr>
        <w:t>6</w:t>
      </w:r>
      <w:r w:rsidRPr="00A84291">
        <w:rPr>
          <w:rFonts w:ascii="Ubuntu" w:hAnsi="Ubuntu"/>
          <w:b/>
          <w:bCs/>
          <w:sz w:val="22"/>
        </w:rPr>
        <w:t xml:space="preserve"> m.</w:t>
      </w:r>
    </w:p>
    <w:p w14:paraId="34A043B0" w14:textId="0C2AFC85" w:rsidR="006B185E" w:rsidRPr="00A84291" w:rsidRDefault="006B185E" w:rsidP="006B185E">
      <w:pPr>
        <w:spacing w:after="0"/>
        <w:rPr>
          <w:rFonts w:ascii="Ubuntu" w:hAnsi="Ubuntu"/>
          <w:sz w:val="22"/>
        </w:rPr>
      </w:pPr>
    </w:p>
    <w:p w14:paraId="75351BD4" w14:textId="0380F02B" w:rsidR="006A3AA3" w:rsidRPr="00A84291" w:rsidRDefault="00117512" w:rsidP="006A3AA3">
      <w:pPr>
        <w:pStyle w:val="Heading1mod"/>
        <w:numPr>
          <w:ilvl w:val="0"/>
          <w:numId w:val="0"/>
        </w:numPr>
        <w:tabs>
          <w:tab w:val="left" w:pos="357"/>
          <w:tab w:val="left" w:pos="3402"/>
        </w:tabs>
        <w:spacing w:before="0" w:after="0"/>
        <w:rPr>
          <w:rFonts w:ascii="Ubuntu" w:eastAsia="Times New Roman" w:hAnsi="Ubuntu" w:cs="Arial"/>
          <w:b/>
          <w:sz w:val="22"/>
          <w:szCs w:val="22"/>
          <w:lang w:val="lt-LT"/>
        </w:rPr>
      </w:pPr>
      <w:bookmarkStart w:id="0" w:name="_Toc529451260"/>
      <w:r w:rsidRPr="00A84291">
        <w:rPr>
          <w:rFonts w:ascii="Ubuntu" w:eastAsia="Times New Roman" w:hAnsi="Ubuntu" w:cs="Arial"/>
          <w:b/>
          <w:sz w:val="22"/>
          <w:szCs w:val="22"/>
          <w:lang w:val="lt-LT"/>
        </w:rPr>
        <w:lastRenderedPageBreak/>
        <w:t>1.</w:t>
      </w:r>
      <w:r w:rsidR="006A3AA3" w:rsidRPr="00A84291">
        <w:rPr>
          <w:rFonts w:ascii="Ubuntu" w:eastAsia="Times New Roman" w:hAnsi="Ubuntu" w:cs="Arial"/>
          <w:b/>
          <w:sz w:val="22"/>
          <w:szCs w:val="22"/>
          <w:lang w:val="lt-LT"/>
        </w:rPr>
        <w:t xml:space="preserve"> SĄVOKOS IR SUTRUMPINIMAI</w:t>
      </w:r>
    </w:p>
    <w:p w14:paraId="117977F9"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bookmarkStart w:id="1" w:name="_Toc489267957"/>
      <w:bookmarkStart w:id="2" w:name="_Toc529451261"/>
      <w:bookmarkEnd w:id="0"/>
    </w:p>
    <w:p w14:paraId="7BFC4AE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CK</w:t>
      </w:r>
      <w:r w:rsidRPr="00A84291">
        <w:rPr>
          <w:rFonts w:ascii="Ubuntu" w:eastAsia="Yu Mincho" w:hAnsi="Ubuntu" w:cs="Arial"/>
          <w:sz w:val="22"/>
        </w:rPr>
        <w:t xml:space="preserve"> – Lietuvos Respublikos civilinis kodeksas.</w:t>
      </w:r>
    </w:p>
    <w:p w14:paraId="18D313CF"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CVP IS</w:t>
      </w:r>
      <w:r w:rsidRPr="00A84291">
        <w:rPr>
          <w:rFonts w:ascii="Ubuntu" w:eastAsia="Yu Mincho" w:hAnsi="Ubuntu" w:cs="Arial"/>
          <w:sz w:val="22"/>
        </w:rPr>
        <w:t xml:space="preserve"> – </w:t>
      </w:r>
      <w:r w:rsidRPr="00A84291">
        <w:rPr>
          <w:rFonts w:ascii="Ubuntu" w:eastAsia="Calibri" w:hAnsi="Ubuntu" w:cs="Arial"/>
          <w:sz w:val="22"/>
        </w:rPr>
        <w:t xml:space="preserve">Centrinė viešųjų pirkimų informacinė sistema, adresu </w:t>
      </w:r>
      <w:hyperlink r:id="rId11" w:history="1">
        <w:r w:rsidRPr="00A84291">
          <w:rPr>
            <w:rStyle w:val="Hipersaitas"/>
            <w:rFonts w:ascii="Ubuntu" w:hAnsi="Ubuntu" w:cs="Arial"/>
            <w:color w:val="0070C0"/>
            <w:sz w:val="22"/>
          </w:rPr>
          <w:t>https://viesiejipirkimai.lt</w:t>
        </w:r>
      </w:hyperlink>
    </w:p>
    <w:p w14:paraId="74AB982E"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Dalyvis </w:t>
      </w:r>
      <w:r w:rsidRPr="00A84291">
        <w:rPr>
          <w:rFonts w:ascii="Ubuntu" w:eastAsia="Yu Mincho" w:hAnsi="Ubuntu" w:cs="Arial"/>
          <w:sz w:val="22"/>
        </w:rPr>
        <w:t>– pasiūlymą pateikęs tiekėjas.</w:t>
      </w:r>
    </w:p>
    <w:p w14:paraId="35727D30" w14:textId="77777777" w:rsidR="00E3603A" w:rsidRDefault="006A3AA3" w:rsidP="00E3603A">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EBVPD </w:t>
      </w:r>
      <w:r w:rsidRPr="00A84291">
        <w:rPr>
          <w:rFonts w:ascii="Ubuntu" w:eastAsia="Yu Mincho" w:hAnsi="Ubuntu" w:cs="Arial"/>
          <w:sz w:val="22"/>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A84291">
        <w:rPr>
          <w:rFonts w:ascii="Ubuntu" w:eastAsia="Yu Mincho" w:hAnsi="Ubuntu" w:cs="Arial"/>
          <w:b/>
          <w:bCs/>
          <w:sz w:val="22"/>
        </w:rPr>
        <w:t>reikalavimai</w:t>
      </w:r>
      <w:r w:rsidRPr="00A84291">
        <w:rPr>
          <w:rFonts w:ascii="Ubuntu" w:eastAsia="Yu Mincho" w:hAnsi="Ubuntu" w:cs="Arial"/>
          <w:sz w:val="22"/>
        </w:rPr>
        <w:t xml:space="preserve">), kurio forma prieinama interneto svetainėje </w:t>
      </w:r>
      <w:hyperlink r:id="rId12">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Yu Mincho" w:hAnsi="Ubuntu" w:cs="Arial"/>
          <w:b/>
          <w:bCs/>
          <w:sz w:val="22"/>
        </w:rPr>
        <w:t xml:space="preserve"> </w:t>
      </w:r>
    </w:p>
    <w:p w14:paraId="1C07B127" w14:textId="5F071175" w:rsidR="00E3603A" w:rsidRPr="00E3603A" w:rsidRDefault="00E3603A" w:rsidP="00E3603A">
      <w:pPr>
        <w:numPr>
          <w:ilvl w:val="1"/>
          <w:numId w:val="12"/>
        </w:numPr>
        <w:spacing w:after="120" w:line="240" w:lineRule="auto"/>
        <w:ind w:left="0" w:firstLine="567"/>
        <w:contextualSpacing/>
        <w:rPr>
          <w:rFonts w:ascii="Ubuntu" w:eastAsia="Yu Mincho" w:hAnsi="Ubuntu" w:cs="Arial"/>
          <w:sz w:val="22"/>
        </w:rPr>
      </w:pPr>
      <w:r w:rsidRPr="00E3603A">
        <w:rPr>
          <w:rFonts w:ascii="Ubuntu" w:eastAsia="Yu Mincho" w:hAnsi="Ubuntu" w:cs="Arial"/>
          <w:b/>
          <w:bCs/>
          <w:sz w:val="22"/>
        </w:rPr>
        <w:t>Galutinis pasiūlymas</w:t>
      </w:r>
      <w:r w:rsidRPr="00E3603A">
        <w:rPr>
          <w:rFonts w:ascii="Ubuntu" w:eastAsia="Yu Mincho" w:hAnsi="Ubuntu" w:cs="Arial"/>
          <w:sz w:val="22"/>
        </w:rPr>
        <w:t xml:space="preserve"> – </w:t>
      </w:r>
      <w:r w:rsidR="008659A5">
        <w:rPr>
          <w:rFonts w:ascii="Ubuntu" w:eastAsia="Yu Mincho" w:hAnsi="Ubuntu" w:cs="Arial"/>
          <w:sz w:val="22"/>
        </w:rPr>
        <w:t>tiekėjo</w:t>
      </w:r>
      <w:r w:rsidRPr="00E3603A">
        <w:rPr>
          <w:rFonts w:ascii="Ubuntu" w:eastAsia="Yu Mincho" w:hAnsi="Ubuntu" w:cs="Arial"/>
          <w:sz w:val="22"/>
        </w:rPr>
        <w:t xml:space="preserve"> pagal Pirkimo sąlygose nustatytą formą kartu su pagrindžiančiais dokumentais pateikiamas galutinis pasiūlymas, kuriame suformuluoti derybose suderėti klausimai, apimantis kitą Pirkimo sąlygose reikalaujamą informaciją, ir pagal kurį </w:t>
      </w:r>
      <w:r w:rsidR="008659A5">
        <w:rPr>
          <w:rFonts w:ascii="Ubuntu" w:eastAsia="Yu Mincho" w:hAnsi="Ubuntu" w:cs="Arial"/>
          <w:sz w:val="22"/>
        </w:rPr>
        <w:t>tiekėjas</w:t>
      </w:r>
      <w:r w:rsidRPr="00E3603A">
        <w:rPr>
          <w:rFonts w:ascii="Ubuntu" w:eastAsia="Yu Mincho" w:hAnsi="Ubuntu" w:cs="Arial"/>
          <w:sz w:val="22"/>
        </w:rPr>
        <w:t xml:space="preserve">  yra pasirengęs pasirašyti sutartį. </w:t>
      </w:r>
    </w:p>
    <w:p w14:paraId="150947C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JVS – </w:t>
      </w:r>
      <w:r w:rsidRPr="00A84291">
        <w:rPr>
          <w:rFonts w:ascii="Ubuntu" w:eastAsia="Yu Mincho" w:hAnsi="Ubuntu" w:cs="Arial"/>
          <w:sz w:val="22"/>
        </w:rPr>
        <w:t>jungtinės veiklos sutartis;</w:t>
      </w:r>
    </w:p>
    <w:p w14:paraId="2013ED85"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Komisija </w:t>
      </w:r>
      <w:r w:rsidRPr="00A84291">
        <w:rPr>
          <w:rFonts w:ascii="Ubuntu" w:eastAsia="Yu Mincho" w:hAnsi="Ubuntu" w:cs="Arial"/>
          <w:sz w:val="22"/>
        </w:rPr>
        <w:t>– Pirkimo komisija.</w:t>
      </w:r>
    </w:p>
    <w:p w14:paraId="378BD8B0" w14:textId="680B2B38" w:rsidR="006A3AA3" w:rsidRPr="00A84291" w:rsidRDefault="006A3AA3" w:rsidP="006A3AA3">
      <w:pPr>
        <w:numPr>
          <w:ilvl w:val="1"/>
          <w:numId w:val="12"/>
        </w:numPr>
        <w:spacing w:after="160" w:line="240" w:lineRule="auto"/>
        <w:ind w:left="0" w:firstLine="567"/>
        <w:contextualSpacing/>
        <w:rPr>
          <w:rFonts w:ascii="Ubuntu" w:eastAsia="Yu Mincho" w:hAnsi="Ubuntu" w:cs="Arial"/>
          <w:strike/>
          <w:sz w:val="22"/>
        </w:rPr>
      </w:pPr>
      <w:r w:rsidRPr="00A84291">
        <w:rPr>
          <w:rFonts w:ascii="Ubuntu" w:eastAsia="Yu Mincho" w:hAnsi="Ubuntu" w:cs="Arial"/>
          <w:b/>
          <w:bCs/>
          <w:sz w:val="22"/>
        </w:rPr>
        <w:t>Perkantysis subjektas</w:t>
      </w:r>
      <w:r w:rsidRPr="00A84291">
        <w:rPr>
          <w:rFonts w:ascii="Ubuntu" w:eastAsia="Yu Mincho" w:hAnsi="Ubuntu" w:cs="Arial"/>
          <w:sz w:val="22"/>
        </w:rPr>
        <w:t xml:space="preserve"> – PĮ 4 straipsnio reikalavimus atitinkantis </w:t>
      </w:r>
      <w:r w:rsidR="00115433" w:rsidRPr="00A84291">
        <w:rPr>
          <w:rFonts w:ascii="Ubuntu" w:eastAsia="Yu Mincho" w:hAnsi="Ubuntu" w:cs="Arial"/>
          <w:sz w:val="22"/>
        </w:rPr>
        <w:t>UAB</w:t>
      </w:r>
      <w:r w:rsidRPr="00A84291">
        <w:rPr>
          <w:rFonts w:ascii="Ubuntu" w:eastAsia="Yu Mincho" w:hAnsi="Ubuntu" w:cs="Arial"/>
          <w:sz w:val="22"/>
        </w:rPr>
        <w:t xml:space="preserve"> „</w:t>
      </w:r>
      <w:r w:rsidR="00115433" w:rsidRPr="00A84291">
        <w:rPr>
          <w:rFonts w:ascii="Ubuntu" w:eastAsia="Yu Mincho" w:hAnsi="Ubuntu" w:cs="Arial"/>
          <w:sz w:val="22"/>
        </w:rPr>
        <w:t>Utenos šilumos tinklai</w:t>
      </w:r>
      <w:r w:rsidRPr="00A84291">
        <w:rPr>
          <w:rFonts w:ascii="Ubuntu" w:eastAsia="Yu Mincho" w:hAnsi="Ubuntu" w:cs="Arial"/>
          <w:sz w:val="22"/>
        </w:rPr>
        <w:t>“.</w:t>
      </w:r>
    </w:p>
    <w:p w14:paraId="3F31A235" w14:textId="77777777" w:rsidR="00DA1847" w:rsidRDefault="006A3AA3" w:rsidP="00DA1847">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Pirkimas</w:t>
      </w:r>
      <w:r w:rsidRPr="00A84291">
        <w:rPr>
          <w:rFonts w:ascii="Ubuntu" w:eastAsia="Yu Mincho" w:hAnsi="Ubuntu" w:cs="Arial"/>
          <w:sz w:val="22"/>
        </w:rPr>
        <w:t xml:space="preserve"> – Perkančiojo subjekto atliekamas pirkimas.</w:t>
      </w:r>
    </w:p>
    <w:p w14:paraId="7EC43B31" w14:textId="154FE90E" w:rsidR="00DA1847" w:rsidRPr="00DA1847" w:rsidRDefault="00DA1847" w:rsidP="00DA1847">
      <w:pPr>
        <w:numPr>
          <w:ilvl w:val="1"/>
          <w:numId w:val="12"/>
        </w:numPr>
        <w:spacing w:after="120" w:line="240" w:lineRule="auto"/>
        <w:ind w:left="0" w:firstLine="567"/>
        <w:contextualSpacing/>
        <w:rPr>
          <w:rFonts w:ascii="Ubuntu" w:eastAsia="Yu Mincho" w:hAnsi="Ubuntu" w:cs="Arial"/>
          <w:sz w:val="22"/>
        </w:rPr>
      </w:pPr>
      <w:r w:rsidRPr="00DA1847">
        <w:rPr>
          <w:rFonts w:ascii="Ubuntu" w:eastAsia="Yu Mincho" w:hAnsi="Ubuntu" w:cs="Arial"/>
          <w:b/>
          <w:bCs/>
          <w:sz w:val="22"/>
        </w:rPr>
        <w:t>Pirminis pasiūlymas</w:t>
      </w:r>
      <w:r w:rsidRPr="00DA1847">
        <w:rPr>
          <w:rFonts w:ascii="Ubuntu" w:eastAsia="Yu Mincho" w:hAnsi="Ubuntu" w:cs="Arial"/>
          <w:sz w:val="22"/>
        </w:rPr>
        <w:t xml:space="preserve"> – </w:t>
      </w:r>
      <w:r w:rsidR="008659A5">
        <w:rPr>
          <w:rFonts w:ascii="Ubuntu" w:eastAsia="Yu Mincho" w:hAnsi="Ubuntu" w:cs="Arial"/>
          <w:sz w:val="22"/>
        </w:rPr>
        <w:t>tiekėjo</w:t>
      </w:r>
      <w:r w:rsidRPr="00DA1847">
        <w:rPr>
          <w:rFonts w:ascii="Ubuntu" w:eastAsia="Yu Mincho" w:hAnsi="Ubuntu" w:cs="Arial"/>
          <w:sz w:val="22"/>
        </w:rPr>
        <w:t xml:space="preserve"> iki derybų </w:t>
      </w:r>
      <w:r w:rsidR="00151083">
        <w:rPr>
          <w:rFonts w:ascii="Ubuntu" w:eastAsia="Yu Mincho" w:hAnsi="Ubuntu" w:cs="Arial"/>
          <w:sz w:val="22"/>
        </w:rPr>
        <w:t>Perkančiajam subjektui</w:t>
      </w:r>
      <w:r w:rsidRPr="00DA1847">
        <w:rPr>
          <w:rFonts w:ascii="Ubuntu" w:eastAsia="Yu Mincho" w:hAnsi="Ubuntu" w:cs="Arial"/>
          <w:sz w:val="22"/>
        </w:rPr>
        <w:t xml:space="preserve"> pateiktų dokumentų visuma.</w:t>
      </w:r>
    </w:p>
    <w:p w14:paraId="4FA61F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PVM </w:t>
      </w:r>
      <w:r w:rsidRPr="00A84291">
        <w:rPr>
          <w:rFonts w:ascii="Ubuntu" w:eastAsia="Yu Mincho" w:hAnsi="Ubuntu" w:cs="Arial"/>
          <w:sz w:val="22"/>
        </w:rPr>
        <w:t>– pridėtinės vertės mokestis.</w:t>
      </w:r>
    </w:p>
    <w:p w14:paraId="33187A7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PĮ – </w:t>
      </w:r>
      <w:r w:rsidRPr="00A84291">
        <w:rPr>
          <w:rFonts w:ascii="Ubuntu" w:eastAsia="Yu Mincho" w:hAnsi="Ubuntu" w:cs="Arial"/>
          <w:sz w:val="22"/>
        </w:rPr>
        <w:t>Lietuvos Respublikos pirkimų, atliekamų vandentvarkos, energetikos, transporto ar pašto paslaugų srities perkančiųjų subjektų, įstatymas.</w:t>
      </w:r>
    </w:p>
    <w:p w14:paraId="4D1F27A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Reglamentas </w:t>
      </w:r>
      <w:r w:rsidRPr="00A84291">
        <w:rPr>
          <w:rFonts w:ascii="Ubuntu" w:eastAsia="Yu Mincho" w:hAnsi="Ubuntu" w:cs="Arial"/>
          <w:sz w:val="22"/>
        </w:rPr>
        <w:t>− Tarybos reglamentas (ES) 2022/576 2022 m. balandžio 8 d. kuriuo iš dalies keičiamas Reglamentas (ES) Nr. 833/2014 dėl ribojamųjų priemonių atsižvelgiant į Rusijos veiksmus, kuriais destabilizuojama padėtis Ukrainoje.</w:t>
      </w:r>
    </w:p>
    <w:p w14:paraId="3F413E9C" w14:textId="77777777" w:rsidR="006A3AA3" w:rsidRPr="00A84291" w:rsidRDefault="006A3AA3" w:rsidP="00876355">
      <w:pPr>
        <w:numPr>
          <w:ilvl w:val="1"/>
          <w:numId w:val="12"/>
        </w:numPr>
        <w:spacing w:after="120" w:line="240" w:lineRule="auto"/>
        <w:ind w:left="1276" w:hanging="709"/>
        <w:contextualSpacing/>
        <w:rPr>
          <w:rFonts w:ascii="Ubuntu" w:eastAsia="Yu Mincho" w:hAnsi="Ubuntu" w:cs="Arial"/>
          <w:sz w:val="22"/>
        </w:rPr>
      </w:pPr>
      <w:r w:rsidRPr="00A84291">
        <w:rPr>
          <w:rFonts w:ascii="Ubuntu" w:eastAsia="Yu Mincho" w:hAnsi="Ubuntu" w:cs="Arial"/>
          <w:b/>
          <w:bCs/>
          <w:sz w:val="22"/>
        </w:rPr>
        <w:t>Skelbimas</w:t>
      </w:r>
      <w:r w:rsidRPr="00A84291">
        <w:rPr>
          <w:rFonts w:ascii="Ubuntu" w:eastAsia="Yu Mincho" w:hAnsi="Ubuntu" w:cs="Arial"/>
          <w:sz w:val="22"/>
        </w:rPr>
        <w:t xml:space="preserve"> – skelbimas apie Pirkimą.</w:t>
      </w:r>
    </w:p>
    <w:p w14:paraId="450BB3B3"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Sutartis </w:t>
      </w:r>
      <w:r w:rsidRPr="00A84291">
        <w:rPr>
          <w:rFonts w:ascii="Ubuntu" w:eastAsia="Yu Mincho" w:hAnsi="Ubuntu" w:cs="Arial"/>
          <w:sz w:val="22"/>
        </w:rPr>
        <w:t xml:space="preserve">– pirkimo−pardavimo sutartis, sudaryta dėl Pirkimo objekto.  </w:t>
      </w:r>
    </w:p>
    <w:p w14:paraId="6CF9A960"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Subtiekėjas </w:t>
      </w:r>
      <w:r w:rsidRPr="00A84291">
        <w:rPr>
          <w:rFonts w:ascii="Ubuntu" w:eastAsia="Yu Mincho" w:hAnsi="Ubuntu" w:cs="Arial"/>
          <w:sz w:val="22"/>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84291">
        <w:rPr>
          <w:rFonts w:ascii="Ubuntu" w:eastAsia="Calibri" w:hAnsi="Ubuntu" w:cs="Arial"/>
          <w:color w:val="000000" w:themeColor="text1"/>
          <w:sz w:val="22"/>
        </w:rPr>
        <w:t xml:space="preserve"> nelaikomi fiziniai ir juridiniai asmenys, kurie tik vykdo sutartines prievoles tiekėjui, tačiau faktiškai nevykdys numatomos sudaryti sutarties ar jos dalies.</w:t>
      </w:r>
    </w:p>
    <w:p w14:paraId="40E3AF6D"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Tiekėjas </w:t>
      </w:r>
      <w:r w:rsidRPr="00A84291">
        <w:rPr>
          <w:rFonts w:ascii="Ubuntu" w:eastAsia="Yu Mincho" w:hAnsi="Ubuntu" w:cs="Arial"/>
          <w:sz w:val="22"/>
        </w:rPr>
        <w:t xml:space="preserve">– </w:t>
      </w:r>
      <w:r w:rsidRPr="00A84291">
        <w:rPr>
          <w:rFonts w:ascii="Ubuntu" w:eastAsia="Yu Mincho" w:hAnsi="Ubuntu" w:cs="Arial"/>
          <w:color w:val="000000" w:themeColor="text1"/>
          <w:sz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79CDC3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sz w:val="22"/>
        </w:rPr>
      </w:pPr>
      <w:r w:rsidRPr="00A84291">
        <w:rPr>
          <w:rFonts w:ascii="Ubuntu" w:eastAsia="Yu Mincho" w:hAnsi="Ubuntu" w:cs="Arial"/>
          <w:b/>
          <w:bCs/>
          <w:sz w:val="22"/>
        </w:rPr>
        <w:t xml:space="preserve">Ūkio subjektas, kurio pajėgumais remiamasi </w:t>
      </w:r>
      <w:r w:rsidRPr="00A84291">
        <w:rPr>
          <w:rFonts w:ascii="Ubuntu" w:eastAsia="Yu Mincho" w:hAnsi="Ubuntu" w:cs="Arial"/>
          <w:sz w:val="22"/>
        </w:rPr>
        <w:t xml:space="preserve">– fizinis ar juridinis asmuo, kurio </w:t>
      </w:r>
      <w:r w:rsidRPr="00A84291">
        <w:rPr>
          <w:rFonts w:ascii="Ubuntu" w:eastAsia="Calibri" w:hAnsi="Ubuntu" w:cs="Arial"/>
          <w:color w:val="000000" w:themeColor="text1"/>
          <w:sz w:val="22"/>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A84291">
        <w:rPr>
          <w:rFonts w:ascii="Ubuntu" w:eastAsia="Yu Mincho" w:hAnsi="Ubuntu" w:cs="Arial"/>
          <w:sz w:val="22"/>
        </w:rPr>
        <w:t xml:space="preserve"> kad atitiktų Perkančiojo subjekto keliamus kvalifikacijos reikalavimus.</w:t>
      </w:r>
    </w:p>
    <w:p w14:paraId="65D7124A"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bCs/>
          <w:sz w:val="22"/>
        </w:rPr>
      </w:pPr>
      <w:r w:rsidRPr="00A84291">
        <w:rPr>
          <w:rFonts w:ascii="Ubuntu" w:eastAsia="Yu Mincho" w:hAnsi="Ubuntu" w:cs="Arial"/>
          <w:b/>
          <w:bCs/>
          <w:sz w:val="22"/>
        </w:rPr>
        <w:t xml:space="preserve">Kvazisubtiekėjas </w:t>
      </w:r>
      <w:r w:rsidRPr="00A84291">
        <w:rPr>
          <w:rFonts w:ascii="Ubuntu" w:eastAsia="Yu Mincho" w:hAnsi="Ubuntu" w:cs="Arial"/>
          <w:sz w:val="22"/>
        </w:rPr>
        <w:t>–</w:t>
      </w:r>
      <w:r w:rsidRPr="00A84291">
        <w:rPr>
          <w:rFonts w:ascii="Ubuntu" w:eastAsia="Yu Mincho" w:hAnsi="Ubuntu" w:cs="Arial"/>
          <w:b/>
          <w:bCs/>
          <w:sz w:val="22"/>
        </w:rPr>
        <w:t xml:space="preserve"> </w:t>
      </w:r>
      <w:r w:rsidRPr="00A84291">
        <w:rPr>
          <w:rFonts w:ascii="Ubuntu" w:eastAsia="Yu Mincho" w:hAnsi="Ubuntu" w:cs="Arial"/>
          <w:color w:val="000000" w:themeColor="text1"/>
          <w:sz w:val="22"/>
        </w:rPr>
        <w:t>specialistas, kurio kvalifikacija tiekėjas remiasi, ir kuris pasiūlymo teikimo metu dar nėra tiekėjo, ūkio subjekto, kurio pajėgumais tiekėjas remiasi, darbuotojas, tačiau jį ketinama įdarbinti, jei pasiūlymas bus pripažintas laimėjusiu.</w:t>
      </w:r>
    </w:p>
    <w:p w14:paraId="06E58537"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VPĮ –</w:t>
      </w:r>
      <w:r w:rsidRPr="00A84291">
        <w:rPr>
          <w:rFonts w:ascii="Ubuntu" w:eastAsia="Yu Mincho" w:hAnsi="Ubuntu" w:cs="Arial"/>
          <w:sz w:val="22"/>
        </w:rPr>
        <w:t xml:space="preserve"> Lietuvos Respublikos viešųjų pirkimų įstatymas</w:t>
      </w:r>
    </w:p>
    <w:p w14:paraId="2E344AC6" w14:textId="77777777" w:rsidR="006A3AA3" w:rsidRPr="00A84291" w:rsidRDefault="006A3AA3" w:rsidP="006A3AA3">
      <w:pPr>
        <w:numPr>
          <w:ilvl w:val="1"/>
          <w:numId w:val="12"/>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Kitos Pirkimo dokumentuose vartojamos sąvokos atitinka </w:t>
      </w:r>
      <w:r w:rsidRPr="00A84291">
        <w:rPr>
          <w:rFonts w:ascii="Ubuntu" w:eastAsia="Calibri" w:hAnsi="Ubuntu" w:cs="Arial"/>
          <w:sz w:val="22"/>
        </w:rPr>
        <w:t>VPĮ ir PĮ</w:t>
      </w:r>
      <w:r w:rsidRPr="00A84291">
        <w:rPr>
          <w:rFonts w:ascii="Ubuntu" w:eastAsia="Calibri" w:hAnsi="Ubuntu" w:cs="Arial"/>
          <w:i/>
          <w:iCs/>
          <w:color w:val="0070C0"/>
          <w:sz w:val="22"/>
        </w:rPr>
        <w:t xml:space="preserve"> </w:t>
      </w:r>
      <w:r w:rsidRPr="00A84291">
        <w:rPr>
          <w:rFonts w:ascii="Ubuntu" w:eastAsia="Calibri" w:hAnsi="Ubuntu" w:cs="Arial"/>
          <w:sz w:val="22"/>
        </w:rPr>
        <w:t>vartojamas sąvokas.</w:t>
      </w:r>
    </w:p>
    <w:p w14:paraId="60C00599" w14:textId="35F56E7E" w:rsidR="006A3AA3" w:rsidRPr="00A84291" w:rsidRDefault="006A3AA3" w:rsidP="00117512">
      <w:pPr>
        <w:pStyle w:val="Heading1mod"/>
        <w:numPr>
          <w:ilvl w:val="0"/>
          <w:numId w:val="12"/>
        </w:numPr>
        <w:spacing w:before="0" w:after="0"/>
        <w:rPr>
          <w:rFonts w:ascii="Ubuntu" w:hAnsi="Ubuntu" w:cs="Arial"/>
          <w:b/>
          <w:sz w:val="22"/>
          <w:szCs w:val="22"/>
          <w:lang w:val="lt-LT"/>
        </w:rPr>
      </w:pPr>
      <w:r w:rsidRPr="00A84291">
        <w:rPr>
          <w:rFonts w:ascii="Ubuntu" w:hAnsi="Ubuntu" w:cs="Arial"/>
          <w:b/>
          <w:sz w:val="22"/>
          <w:szCs w:val="22"/>
          <w:lang w:val="lt-LT"/>
        </w:rPr>
        <w:lastRenderedPageBreak/>
        <w:t>BENDROSIOS NUOSTATOS</w:t>
      </w:r>
    </w:p>
    <w:p w14:paraId="41A3B66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099052D" w14:textId="2DDC70AB" w:rsidR="006A3AA3" w:rsidRPr="00A84291" w:rsidRDefault="006A3AA3" w:rsidP="00117512">
      <w:pPr>
        <w:pStyle w:val="Sraopastraipa"/>
        <w:numPr>
          <w:ilvl w:val="1"/>
          <w:numId w:val="12"/>
        </w:numPr>
        <w:tabs>
          <w:tab w:val="left" w:pos="1134"/>
        </w:tabs>
        <w:spacing w:after="0" w:line="240" w:lineRule="auto"/>
        <w:ind w:left="0" w:firstLine="567"/>
        <w:rPr>
          <w:rFonts w:ascii="Ubuntu" w:eastAsia="Calibri" w:hAnsi="Ubuntu" w:cs="Arial"/>
          <w:sz w:val="22"/>
        </w:rPr>
      </w:pPr>
      <w:r w:rsidRPr="00A84291">
        <w:rPr>
          <w:rFonts w:ascii="Ubuntu" w:eastAsia="Calibri" w:hAnsi="Ubuntu" w:cs="Arial"/>
          <w:sz w:val="22"/>
        </w:rPr>
        <w:t xml:space="preserve">Perkantysis subjektas kviečia tiekėjus dalyvauti Pirkime, atliekamame </w:t>
      </w:r>
      <w:r w:rsidR="007C0930">
        <w:rPr>
          <w:rFonts w:ascii="Ubuntu" w:eastAsia="Calibri" w:hAnsi="Ubuntu" w:cs="Arial"/>
          <w:sz w:val="22"/>
        </w:rPr>
        <w:t xml:space="preserve">skelbiamų derybų </w:t>
      </w:r>
      <w:r w:rsidRPr="00A84291">
        <w:rPr>
          <w:rFonts w:ascii="Ubuntu" w:eastAsia="Calibri" w:hAnsi="Ubuntu" w:cs="Arial"/>
          <w:sz w:val="22"/>
        </w:rPr>
        <w:t>būdu, siekiant įsigyti Pirkimo objektą,</w:t>
      </w:r>
      <w:r w:rsidRPr="00A84291">
        <w:rPr>
          <w:rFonts w:ascii="Ubuntu" w:eastAsia="Calibri" w:hAnsi="Ubuntu" w:cs="Arial"/>
          <w:color w:val="00B050"/>
          <w:sz w:val="22"/>
        </w:rPr>
        <w:t xml:space="preserve"> </w:t>
      </w:r>
      <w:r w:rsidRPr="00A84291">
        <w:rPr>
          <w:rFonts w:ascii="Ubuntu" w:eastAsia="Calibri" w:hAnsi="Ubuntu" w:cs="Arial"/>
          <w:sz w:val="22"/>
        </w:rPr>
        <w:t xml:space="preserve">kurio techninė specifikacija pateikiama specialiųjų pirkimo sąlygų priede. </w:t>
      </w:r>
    </w:p>
    <w:p w14:paraId="7CF6B852" w14:textId="77777777" w:rsidR="00BB3A87" w:rsidRDefault="006A3AA3" w:rsidP="00BB3A87">
      <w:pPr>
        <w:pStyle w:val="Sraopastraipa"/>
        <w:numPr>
          <w:ilvl w:val="1"/>
          <w:numId w:val="12"/>
        </w:numPr>
        <w:tabs>
          <w:tab w:val="left" w:pos="1134"/>
        </w:tabs>
        <w:spacing w:after="120" w:line="240" w:lineRule="auto"/>
        <w:ind w:left="0" w:firstLine="567"/>
        <w:rPr>
          <w:rFonts w:ascii="Ubuntu" w:hAnsi="Ubuntu" w:cs="Arial"/>
          <w:sz w:val="22"/>
        </w:rPr>
      </w:pPr>
      <w:r w:rsidRPr="00A84291">
        <w:rPr>
          <w:rFonts w:ascii="Ubuntu" w:hAnsi="Ubuntu" w:cs="Arial"/>
          <w:sz w:val="22"/>
        </w:rPr>
        <w:t>Pirkimas vykdomas CVP IS priemonėmis, vadovaujantis VPĮ, PĮ, CK, kitais pirkimus ir šio Pirkimo sutarties</w:t>
      </w:r>
      <w:r w:rsidRPr="00A84291">
        <w:rPr>
          <w:rStyle w:val="Komentaronuoroda"/>
          <w:rFonts w:ascii="Ubuntu" w:hAnsi="Ubuntu" w:cs="Arial"/>
          <w:sz w:val="22"/>
          <w:szCs w:val="22"/>
        </w:rPr>
        <w:t xml:space="preserve"> </w:t>
      </w:r>
      <w:r w:rsidRPr="00A84291">
        <w:rPr>
          <w:rFonts w:ascii="Ubuntu" w:hAnsi="Ubuntu" w:cs="Arial"/>
          <w:sz w:val="22"/>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PĮ nuostatos. </w:t>
      </w:r>
    </w:p>
    <w:p w14:paraId="3883A408" w14:textId="77777777" w:rsidR="00D850AA" w:rsidRDefault="00BB3A87" w:rsidP="00D850AA">
      <w:pPr>
        <w:pStyle w:val="Sraopastraipa"/>
        <w:numPr>
          <w:ilvl w:val="1"/>
          <w:numId w:val="12"/>
        </w:numPr>
        <w:tabs>
          <w:tab w:val="left" w:pos="1134"/>
        </w:tabs>
        <w:spacing w:after="120" w:line="240" w:lineRule="auto"/>
        <w:ind w:left="0" w:firstLine="567"/>
        <w:rPr>
          <w:rFonts w:ascii="Ubuntu" w:hAnsi="Ubuntu" w:cs="Arial"/>
          <w:sz w:val="22"/>
        </w:rPr>
      </w:pPr>
      <w:r w:rsidRPr="00BB3A87">
        <w:rPr>
          <w:rFonts w:ascii="Ubuntu" w:hAnsi="Ubuntu" w:cs="Arial"/>
          <w:sz w:val="22"/>
        </w:rPr>
        <w:t>Pirkimas vykdomas netaikant paraiškų etapo, vadovaujantis PĮ 73 straipsnio 1 dalies nuostata.</w:t>
      </w:r>
    </w:p>
    <w:p w14:paraId="384B026C" w14:textId="422DEC8D" w:rsidR="00D850AA" w:rsidRDefault="00EA4091" w:rsidP="00D850AA">
      <w:pPr>
        <w:pStyle w:val="Sraopastraipa"/>
        <w:numPr>
          <w:ilvl w:val="1"/>
          <w:numId w:val="12"/>
        </w:numPr>
        <w:tabs>
          <w:tab w:val="left" w:pos="1134"/>
        </w:tabs>
        <w:spacing w:after="120" w:line="240" w:lineRule="auto"/>
        <w:ind w:left="0" w:firstLine="567"/>
        <w:rPr>
          <w:rFonts w:ascii="Ubuntu" w:hAnsi="Ubuntu" w:cs="Arial"/>
          <w:sz w:val="22"/>
        </w:rPr>
      </w:pPr>
      <w:r>
        <w:rPr>
          <w:rFonts w:ascii="Ubuntu" w:hAnsi="Ubuntu" w:cs="Arial"/>
          <w:sz w:val="22"/>
        </w:rPr>
        <w:t xml:space="preserve">Perkantysis subjektas </w:t>
      </w:r>
      <w:r w:rsidR="00D850AA" w:rsidRPr="00D850AA">
        <w:rPr>
          <w:rFonts w:ascii="Ubuntu" w:hAnsi="Ubuntu" w:cs="Arial"/>
          <w:sz w:val="22"/>
        </w:rPr>
        <w:t>skelbiamas derybas vykdo šiais etapais:</w:t>
      </w:r>
    </w:p>
    <w:p w14:paraId="39C882E5" w14:textId="710268DB" w:rsidR="00D850AA"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skelbia apie Pirkimą PĮ 44, 47 straipsniuose nustatyta tvarka, kviesdamas tiekėjus pateikti Pirminius pasiūlymus.</w:t>
      </w:r>
    </w:p>
    <w:p w14:paraId="0F85AE03" w14:textId="33A3B94C" w:rsidR="00D850AA" w:rsidRPr="00BE0CC9"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BE0CC9">
        <w:rPr>
          <w:rFonts w:ascii="Ubuntu" w:hAnsi="Ubuntu" w:cs="Arial"/>
          <w:sz w:val="22"/>
        </w:rPr>
        <w:t xml:space="preserve">patikrina, ar nėra Specialiosiose sąlygose ir (ar) jų prieduose nustatytų </w:t>
      </w:r>
      <w:r w:rsidR="008659A5" w:rsidRPr="00BE0CC9">
        <w:rPr>
          <w:rFonts w:ascii="Ubuntu" w:hAnsi="Ubuntu" w:cs="Arial"/>
          <w:sz w:val="22"/>
        </w:rPr>
        <w:t>tiekėjų</w:t>
      </w:r>
      <w:r w:rsidRPr="00BE0CC9">
        <w:rPr>
          <w:rFonts w:ascii="Ubuntu" w:hAnsi="Ubuntu" w:cs="Arial"/>
          <w:sz w:val="22"/>
        </w:rPr>
        <w:t xml:space="preserve"> pašalinimo pagrindų, ar jie atitinka keliamus kvalifikacijos reikalavimus ir, jeigu taikytina, reikalaujamus kokybės vadybos sistemos ir (arba) aplinkos apsaugos vadybos sistemos standartus;</w:t>
      </w:r>
    </w:p>
    <w:p w14:paraId="7733254B" w14:textId="091F4CBC" w:rsidR="00EA4091"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 xml:space="preserve">Pirkimo sąlygose nustatyta tvarka derasi su </w:t>
      </w:r>
      <w:r w:rsidR="008659A5">
        <w:rPr>
          <w:rFonts w:ascii="Ubuntu" w:hAnsi="Ubuntu" w:cs="Arial"/>
          <w:sz w:val="22"/>
        </w:rPr>
        <w:t>tiekėjais</w:t>
      </w:r>
      <w:r w:rsidRPr="00D850AA">
        <w:rPr>
          <w:rFonts w:ascii="Ubuntu" w:hAnsi="Ubuntu" w:cs="Arial"/>
          <w:sz w:val="22"/>
        </w:rPr>
        <w:t>, kurių Pirminiai ir vėlesni pasiūlymai atitinka Pirkimo dokumentuose nustatytus minimalius reikalavimus, prašo jų pateikti Galutinius pasiūlymus;</w:t>
      </w:r>
    </w:p>
    <w:p w14:paraId="2BF5798A" w14:textId="1D3DC6B1" w:rsidR="00D850AA" w:rsidRPr="00D819C7" w:rsidRDefault="00D850AA" w:rsidP="00D819C7">
      <w:pPr>
        <w:pStyle w:val="Sraopastraipa"/>
        <w:numPr>
          <w:ilvl w:val="2"/>
          <w:numId w:val="12"/>
        </w:numPr>
        <w:tabs>
          <w:tab w:val="left" w:pos="1134"/>
        </w:tabs>
        <w:spacing w:after="120" w:line="240" w:lineRule="auto"/>
        <w:ind w:hanging="153"/>
        <w:rPr>
          <w:rFonts w:ascii="Ubuntu" w:hAnsi="Ubuntu" w:cs="Arial"/>
          <w:sz w:val="22"/>
        </w:rPr>
      </w:pPr>
      <w:r w:rsidRPr="00EA4091">
        <w:rPr>
          <w:rFonts w:ascii="Ubuntu" w:hAnsi="Ubuntu" w:cs="Arial"/>
          <w:sz w:val="22"/>
        </w:rPr>
        <w:t>Įvertina Galutinius pasiūlymus ir nustato laimėtoją.</w:t>
      </w:r>
    </w:p>
    <w:p w14:paraId="45B4E6D1" w14:textId="77777777" w:rsidR="006A3AA3" w:rsidRPr="00A84291" w:rsidRDefault="006A3AA3" w:rsidP="00117512">
      <w:pPr>
        <w:pStyle w:val="Sraopastraipa"/>
        <w:numPr>
          <w:ilvl w:val="1"/>
          <w:numId w:val="12"/>
        </w:numPr>
        <w:spacing w:after="120" w:line="240" w:lineRule="auto"/>
        <w:ind w:left="0" w:firstLine="567"/>
        <w:rPr>
          <w:rFonts w:ascii="Ubuntu" w:eastAsia="Calibri" w:hAnsi="Ubuntu" w:cs="Arial"/>
          <w:sz w:val="22"/>
        </w:rPr>
      </w:pPr>
      <w:r w:rsidRPr="00A84291">
        <w:rPr>
          <w:rFonts w:ascii="Ubuntu" w:eastAsia="Calibri" w:hAnsi="Ubuntu" w:cs="Arial"/>
          <w:b/>
          <w:bCs/>
          <w:sz w:val="22"/>
        </w:rPr>
        <w:t>Pirkimo dokumentus sudaro</w:t>
      </w:r>
      <w:r w:rsidRPr="00A84291">
        <w:rPr>
          <w:rFonts w:ascii="Ubuntu" w:eastAsia="Calibri" w:hAnsi="Ubuntu" w:cs="Arial"/>
          <w:sz w:val="22"/>
        </w:rPr>
        <w:t>:</w:t>
      </w:r>
    </w:p>
    <w:p w14:paraId="4807B6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Skelbimas;</w:t>
      </w:r>
    </w:p>
    <w:p w14:paraId="6AEFEB90"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išankstinis informacinis skelbimas (jei buvo skelbtas);</w:t>
      </w:r>
    </w:p>
    <w:p w14:paraId="112CE894"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sąlygos, kurias sudaro:</w:t>
      </w:r>
    </w:p>
    <w:p w14:paraId="02E33396"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Bendrosios Pirkimo sąlygos;</w:t>
      </w:r>
    </w:p>
    <w:p w14:paraId="613EAF59"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Specialiosios Pirkimo sąlygos, įskaitant jų priedus;</w:t>
      </w:r>
    </w:p>
    <w:p w14:paraId="3CD9C9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dokumentų paaiškinimai (patikslinimai), taip pat atsakymai į tiekėjų klausimus (jeigu bus);</w:t>
      </w:r>
    </w:p>
    <w:p w14:paraId="0A12CCCD" w14:textId="77777777" w:rsidR="006A3AA3" w:rsidRPr="00A84291" w:rsidRDefault="006A3AA3" w:rsidP="00117512">
      <w:pPr>
        <w:pStyle w:val="Sraopastraipa"/>
        <w:numPr>
          <w:ilvl w:val="2"/>
          <w:numId w:val="12"/>
        </w:numPr>
        <w:spacing w:after="120" w:line="240" w:lineRule="auto"/>
        <w:ind w:left="0" w:firstLine="567"/>
        <w:rPr>
          <w:rFonts w:ascii="Ubuntu" w:hAnsi="Ubuntu" w:cs="Arial"/>
          <w:sz w:val="22"/>
        </w:rPr>
      </w:pPr>
      <w:r w:rsidRPr="00A84291">
        <w:rPr>
          <w:rFonts w:ascii="Ubuntu" w:hAnsi="Ubuntu" w:cs="Arial"/>
          <w:sz w:val="22"/>
        </w:rPr>
        <w:t>visa kita Perkančiojo subjekto CVP IS priemonėmis pateikta informacija.</w:t>
      </w:r>
    </w:p>
    <w:p w14:paraId="0E477D8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Skelbimo ir Pirkimo sąlygų, teisinga laikoma informacija, nurodyta skelbime.</w:t>
      </w:r>
    </w:p>
    <w:p w14:paraId="67A7B8E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specialiųjų Pirkimo sąlygų ir jų priedų, teisinga laikoma informacija, nurodyta specialiosiose  Pirkimo sąlygose.</w:t>
      </w:r>
    </w:p>
    <w:p w14:paraId="286E32DE"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 Jeigu yra prieštaravimų, neatitikimų tarp specialiųjų Pirkimo sąlygų ir bendrųjų Pirkimo sąlygų, teisinga laikoma informacija, nurodyta specialiosiose Pirkimo sąlygose.</w:t>
      </w:r>
    </w:p>
    <w:p w14:paraId="26A22F2A"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36F820C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3 dalies nuostatomis, privalo nutraukti pradėtas Pirkimo procedūras, paaiškėjus, kad buvo pažeisti PĮ 29 straipsnio 1 dalyje nustatyti principai ir atitinkamos padėties negalima ištaisyti. </w:t>
      </w:r>
    </w:p>
    <w:p w14:paraId="680EF0F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4 dalies nuostatomis, taip pat gali pasinaudoti teise savo iniciatyva nutraukti pradėtas Pirkimo procedūras atsiradus aplinkybėms, kurių nebuvo galima numatyti, taip pat paaiškėjus, kad Pirkimo dokumentuose padaryta esminių klaidų, dėl kurių Pirkimas tampa nebetikslingas arba jį įvykdžius būtų įsigytas jo poreikių neatitinkantis Pirkimo objektas. </w:t>
      </w:r>
    </w:p>
    <w:p w14:paraId="203F6982"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neatlygina tiekėjui jokių išlaidų, susijusių su Pirkimo sąlygų gavimu, pasiūlymų rengimu ir pan., įskaitant ir išlaidas, patiriamas dėl to, kad vadovaudamasis PĮ nuostatomis Perkantysis subjektas nutraukė Pirkimo procedūras. </w:t>
      </w:r>
    </w:p>
    <w:p w14:paraId="3BBF6D07"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color w:val="000000" w:themeColor="text1"/>
          <w:sz w:val="22"/>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84291">
        <w:rPr>
          <w:rFonts w:ascii="Ubuntu" w:hAnsi="Ubuntu" w:cs="Arial"/>
          <w:sz w:val="22"/>
        </w:rPr>
        <w:t>(</w:t>
      </w:r>
      <w:r w:rsidRPr="00A84291">
        <w:rPr>
          <w:rFonts w:ascii="Ubuntu" w:hAnsi="Ubuntu" w:cs="Arial"/>
          <w:i/>
          <w:iCs/>
          <w:sz w:val="22"/>
        </w:rPr>
        <w:t>išskyrus politinio (asmeninio) pasitikėjimo valstybės tarnautojus ir valstybės politikus</w:t>
      </w:r>
      <w:r w:rsidRPr="00A84291">
        <w:rPr>
          <w:rFonts w:ascii="Ubuntu" w:hAnsi="Ubuntu" w:cs="Arial"/>
          <w:sz w:val="22"/>
        </w:rPr>
        <w:t xml:space="preserve">), </w:t>
      </w:r>
      <w:r w:rsidRPr="00A84291">
        <w:rPr>
          <w:rFonts w:ascii="Ubuntu" w:hAnsi="Ubuntu" w:cs="Arial"/>
          <w:color w:val="000000" w:themeColor="text1"/>
          <w:sz w:val="22"/>
        </w:rPr>
        <w:t xml:space="preserve">pateikę atstovaujamo subjekto įgaliojimą (toliau – </w:t>
      </w:r>
      <w:r w:rsidRPr="00A84291">
        <w:rPr>
          <w:rFonts w:ascii="Ubuntu" w:hAnsi="Ubuntu" w:cs="Arial"/>
          <w:b/>
          <w:bCs/>
          <w:color w:val="000000" w:themeColor="text1"/>
          <w:sz w:val="22"/>
        </w:rPr>
        <w:t>stebėtojai</w:t>
      </w:r>
      <w:r w:rsidRPr="00A84291">
        <w:rPr>
          <w:rFonts w:ascii="Ubuntu" w:hAnsi="Ubuntu" w:cs="Arial"/>
          <w:color w:val="000000" w:themeColor="text1"/>
          <w:sz w:val="22"/>
        </w:rPr>
        <w:t xml:space="preserve">). Stebėtojai </w:t>
      </w:r>
      <w:r w:rsidRPr="00A84291">
        <w:rPr>
          <w:rFonts w:ascii="Ubuntu" w:hAnsi="Ubuntu" w:cs="Arial"/>
          <w:sz w:val="22"/>
        </w:rPr>
        <w:t xml:space="preserve">Pirkimo procedūrose galės dalyvauti tik prieš tai pasirašę konfidencialumo pasižadėjimą, </w:t>
      </w:r>
      <w:r w:rsidRPr="00A84291">
        <w:rPr>
          <w:rStyle w:val="AntratsDiagrama"/>
          <w:rFonts w:ascii="Ubuntu" w:hAnsi="Ubuntu" w:cs="Arial"/>
          <w:sz w:val="22"/>
        </w:rPr>
        <w:t>V</w:t>
      </w:r>
      <w:r w:rsidRPr="00A84291">
        <w:rPr>
          <w:rStyle w:val="cf01"/>
          <w:rFonts w:ascii="Ubuntu" w:eastAsiaTheme="majorEastAsia" w:hAnsi="Ubuntu" w:cs="Arial"/>
          <w:sz w:val="22"/>
          <w:szCs w:val="22"/>
        </w:rPr>
        <w:t>iešųjų ir privačių interesų derinimo įstatymo</w:t>
      </w:r>
      <w:r w:rsidRPr="00A84291">
        <w:rPr>
          <w:rStyle w:val="cf11"/>
          <w:rFonts w:ascii="Ubuntu" w:hAnsi="Ubuntu" w:cs="Arial"/>
          <w:sz w:val="22"/>
          <w:szCs w:val="22"/>
        </w:rPr>
        <w:t xml:space="preserve"> nustatyta tvarka deklaravę privačius interesus, </w:t>
      </w:r>
      <w:r w:rsidRPr="00A84291">
        <w:rPr>
          <w:rStyle w:val="cf21"/>
          <w:rFonts w:ascii="Ubuntu" w:hAnsi="Ubuntu" w:cs="Arial"/>
          <w:sz w:val="22"/>
          <w:szCs w:val="22"/>
        </w:rPr>
        <w:t>o asmenys, kuriems neprivaloma deklaruoti privačius interesus, – pasirašę Viešųjų pirkimų tarnybos kartu su Vyriausiąja tarnybinės etikos komisija nustatytos formos nešališkumo deklaraciją.</w:t>
      </w:r>
    </w:p>
    <w:p w14:paraId="39C6865A"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Pirkime taikomi terminai pateikiami specialiosiose Pirkimo sąlygose.</w:t>
      </w:r>
    </w:p>
    <w:p w14:paraId="101CF840"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specialiosiose Pirkimo sąlygose nurodo, ar jis taikys ir jei taikys – kokia apimtimi taikys nuostatas, susijusias su nacionaliniu saugumu. </w:t>
      </w:r>
    </w:p>
    <w:p w14:paraId="426C62A7" w14:textId="5127E3CE"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laikys, kad visi </w:t>
      </w:r>
      <w:r w:rsidR="008659A5">
        <w:rPr>
          <w:rFonts w:ascii="Ubuntu" w:hAnsi="Ubuntu" w:cs="Arial"/>
          <w:sz w:val="22"/>
        </w:rPr>
        <w:t>tiekėjai</w:t>
      </w:r>
      <w:r w:rsidRPr="00A84291">
        <w:rPr>
          <w:rFonts w:ascii="Ubuntu" w:hAnsi="Ubuntu" w:cs="Arial"/>
          <w:sz w:val="22"/>
        </w:rPr>
        <w:t xml:space="preserve">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53116B5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E50F905" w14:textId="799FA8AA"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3</w:t>
      </w:r>
      <w:r w:rsidR="00C07118" w:rsidRPr="00A84291">
        <w:rPr>
          <w:rFonts w:ascii="Ubuntu" w:hAnsi="Ubuntu" w:cs="Arial"/>
          <w:b/>
          <w:sz w:val="22"/>
          <w:szCs w:val="22"/>
          <w:lang w:val="lt-LT"/>
        </w:rPr>
        <w:t>.</w:t>
      </w:r>
      <w:r w:rsidRPr="00A84291">
        <w:rPr>
          <w:rFonts w:ascii="Ubuntu" w:hAnsi="Ubuntu" w:cs="Arial"/>
          <w:b/>
          <w:sz w:val="22"/>
          <w:szCs w:val="22"/>
          <w:lang w:val="lt-LT"/>
        </w:rPr>
        <w:t xml:space="preserve"> PIRKIMO OBJEKTAS</w:t>
      </w:r>
    </w:p>
    <w:p w14:paraId="636E290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428E72F"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Fonts w:ascii="Ubuntu" w:hAnsi="Ubuntu" w:cs="Arial"/>
        </w:rPr>
        <w:t>Perkančiojo subjekto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0039B04C"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Style w:val="cf01"/>
          <w:rFonts w:ascii="Ubuntu" w:hAnsi="Ubuntu" w:cs="Arial"/>
          <w:sz w:val="22"/>
          <w:szCs w:val="22"/>
        </w:rPr>
        <w:t>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402D0C41"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B3BFFBF" w14:textId="15523DA3" w:rsidR="006A3AA3" w:rsidRPr="00A84291" w:rsidRDefault="006A3AA3" w:rsidP="000E7E4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4</w:t>
      </w:r>
      <w:r w:rsidR="000E7E43" w:rsidRPr="00A84291">
        <w:rPr>
          <w:rFonts w:ascii="Ubuntu" w:hAnsi="Ubuntu" w:cs="Arial"/>
          <w:b/>
          <w:sz w:val="22"/>
          <w:szCs w:val="22"/>
          <w:lang w:val="lt-LT"/>
        </w:rPr>
        <w:t>.</w:t>
      </w:r>
      <w:r w:rsidRPr="00A84291">
        <w:rPr>
          <w:rFonts w:ascii="Ubuntu" w:hAnsi="Ubuntu" w:cs="Arial"/>
          <w:b/>
          <w:sz w:val="22"/>
          <w:szCs w:val="22"/>
          <w:lang w:val="lt-LT"/>
        </w:rPr>
        <w:t xml:space="preserve"> PERKANČIOJO SUBJEKTO IR TIEKĖJŲ BENDRAVIMO IR KEITIMOSI INFORMACIJOS PRIEMONĖS</w:t>
      </w:r>
    </w:p>
    <w:p w14:paraId="67CEF3FD"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9731432"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Informacija apie Perkančiojo subjekto darbuotojų arba Komisijos narių, kurie įgalioti palaikyti tiesioginį ryšį su tiekėjais ir gauti iš jų (ne tarpininkų) pranešimus, susijusius su Pirkimo procedūromis, kontaktinė informacija pateikta skelbime.</w:t>
      </w:r>
    </w:p>
    <w:p w14:paraId="1EDA6921"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 xml:space="preserve">Pirkimo dokumentai ir jų paaiškinimai bei papildymai skelbiami CVP IS adresu </w:t>
      </w:r>
      <w:hyperlink w:history="1">
        <w:r w:rsidRPr="00A84291">
          <w:rPr>
            <w:rStyle w:val="Hipersaitas"/>
            <w:rFonts w:ascii="Ubuntu" w:eastAsia="Arial" w:hAnsi="Ubuntu" w:cs="Arial"/>
            <w:sz w:val="22"/>
          </w:rPr>
          <w:t>https:// viesiejipirkimai.lt</w:t>
        </w:r>
      </w:hyperlink>
      <w:r w:rsidRPr="00A84291">
        <w:rPr>
          <w:rFonts w:ascii="Ubuntu" w:eastAsia="Arial" w:hAnsi="Ubuntu" w:cs="Arial"/>
          <w:sz w:val="22"/>
        </w:rPr>
        <w:t>.</w:t>
      </w:r>
      <w:r w:rsidRPr="00A84291">
        <w:rPr>
          <w:rFonts w:ascii="Ubuntu" w:hAnsi="Ubuntu" w:cs="Arial"/>
          <w:sz w:val="22"/>
        </w:rPr>
        <w:t xml:space="preserve"> Tiekėjai turi atidžiai stebėti CVP IS talpinamus Pirkimo dokumentų paaiškinimus bei papildymus, per CVP IS gautus pranešimus.</w:t>
      </w:r>
    </w:p>
    <w:p w14:paraId="3BFFDBD9" w14:textId="77777777" w:rsidR="006A3AA3" w:rsidRPr="00A84291" w:rsidRDefault="006A3AA3" w:rsidP="006A3AA3">
      <w:pPr>
        <w:pStyle w:val="Sraopastraipa"/>
        <w:numPr>
          <w:ilvl w:val="1"/>
          <w:numId w:val="15"/>
        </w:numPr>
        <w:spacing w:after="0" w:line="240" w:lineRule="auto"/>
        <w:ind w:left="0" w:firstLine="567"/>
        <w:rPr>
          <w:rFonts w:ascii="Ubuntu" w:hAnsi="Ubuntu" w:cs="Arial"/>
          <w:bCs/>
          <w:sz w:val="22"/>
        </w:rPr>
      </w:pPr>
      <w:r w:rsidRPr="00A84291">
        <w:rPr>
          <w:rFonts w:ascii="Ubuntu" w:hAnsi="Ubuntu" w:cs="Arial"/>
          <w:sz w:val="22"/>
        </w:rPr>
        <w:t xml:space="preserve">Pirkime gali dalyvauti ir pasiūlymus gali pateikti tik CVP IS registruoti teikėjai. Tiekėjai gali užsiregistruoti CVP IS adresu </w:t>
      </w:r>
      <w:hyperlink r:id="rId13" w:history="1">
        <w:r w:rsidRPr="00A84291">
          <w:rPr>
            <w:rStyle w:val="Hipersaitas"/>
            <w:rFonts w:ascii="Ubuntu" w:hAnsi="Ubuntu" w:cs="Arial"/>
            <w:sz w:val="22"/>
          </w:rPr>
          <w:t>https://viesiejipirkimai.lt/</w:t>
        </w:r>
      </w:hyperlink>
      <w:r w:rsidRPr="00A84291">
        <w:rPr>
          <w:rFonts w:ascii="Ubuntu" w:hAnsi="Ubuntu" w:cs="Arial"/>
          <w:sz w:val="22"/>
        </w:rPr>
        <w:t xml:space="preserve">. </w:t>
      </w:r>
    </w:p>
    <w:p w14:paraId="61A1EAE6"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Perkančiojo subjekto ir tiekėjų bendravimas ir keitimasis informacija</w:t>
      </w:r>
      <w:r w:rsidRPr="00A84291">
        <w:rPr>
          <w:rFonts w:ascii="Ubuntu" w:hAnsi="Ubuntu" w:cs="Arial"/>
          <w:color w:val="00B050"/>
          <w:sz w:val="22"/>
        </w:rPr>
        <w:t xml:space="preserve"> </w:t>
      </w:r>
      <w:r w:rsidRPr="00A84291">
        <w:rPr>
          <w:rFonts w:ascii="Ubuntu" w:hAnsi="Ubuntu" w:cs="Arial"/>
          <w:sz w:val="22"/>
        </w:rPr>
        <w:t>vyksta naudojantis CVP IS priemonėmis, išskyrus:</w:t>
      </w:r>
    </w:p>
    <w:p w14:paraId="1BBD55F2" w14:textId="77777777" w:rsidR="006A3AA3" w:rsidRPr="00A84291" w:rsidRDefault="006A3AA3" w:rsidP="006A3AA3">
      <w:pPr>
        <w:pStyle w:val="Sraopastraipa"/>
        <w:numPr>
          <w:ilvl w:val="2"/>
          <w:numId w:val="15"/>
        </w:numPr>
        <w:spacing w:after="0" w:line="240" w:lineRule="auto"/>
        <w:ind w:left="0" w:firstLine="567"/>
        <w:rPr>
          <w:rFonts w:ascii="Ubuntu" w:hAnsi="Ubuntu" w:cs="Arial"/>
          <w:sz w:val="22"/>
        </w:rPr>
      </w:pPr>
      <w:r w:rsidRPr="00A84291">
        <w:rPr>
          <w:rFonts w:ascii="Ubuntu" w:hAnsi="Ubuntu" w:cs="Arial"/>
          <w:sz w:val="22"/>
        </w:rPr>
        <w:t>jeigu mobilizacijos, karo ar nepaprastosios padėties atveju yra CVP IS pažeidimų, dėl kurių negalimas Perkančiojo subjekto ir tiekėjo bendravimas ir keitimasis informacija naudojantis CVP IS;</w:t>
      </w:r>
    </w:p>
    <w:p w14:paraId="4996D6F7" w14:textId="77777777" w:rsidR="006A3AA3" w:rsidRPr="00A84291" w:rsidRDefault="006A3AA3" w:rsidP="006A3AA3">
      <w:pPr>
        <w:pStyle w:val="Sraopastraipa"/>
        <w:numPr>
          <w:ilvl w:val="2"/>
          <w:numId w:val="15"/>
        </w:numPr>
        <w:tabs>
          <w:tab w:val="left" w:pos="1418"/>
        </w:tabs>
        <w:spacing w:after="120" w:line="240" w:lineRule="auto"/>
        <w:ind w:left="0" w:firstLine="567"/>
        <w:rPr>
          <w:rFonts w:ascii="Ubuntu" w:hAnsi="Ubuntu" w:cs="Arial"/>
          <w:sz w:val="22"/>
        </w:rPr>
      </w:pPr>
      <w:r w:rsidRPr="00A84291">
        <w:rPr>
          <w:rFonts w:ascii="Ubuntu" w:hAnsi="Ubuntu" w:cs="Arial"/>
          <w:color w:val="000000" w:themeColor="text1"/>
          <w:sz w:val="22"/>
        </w:rPr>
        <w:t>jei dėl Pirkimo pobūdžio Perkančiajam subjektui reikia naudoti specialių informacinių sistemų priemones ir įrangą, kurios nėra visuotinai naudojamos.</w:t>
      </w:r>
    </w:p>
    <w:p w14:paraId="3AC1A875" w14:textId="77777777" w:rsidR="006A3AA3" w:rsidRPr="00A84291" w:rsidRDefault="006A3AA3" w:rsidP="006A3AA3">
      <w:pPr>
        <w:pStyle w:val="Sraopastraipa"/>
        <w:numPr>
          <w:ilvl w:val="1"/>
          <w:numId w:val="15"/>
        </w:numPr>
        <w:tabs>
          <w:tab w:val="left" w:pos="1134"/>
        </w:tabs>
        <w:spacing w:after="120" w:line="240" w:lineRule="auto"/>
        <w:ind w:left="0" w:firstLine="567"/>
        <w:rPr>
          <w:rFonts w:ascii="Ubuntu" w:hAnsi="Ubuntu" w:cs="Arial"/>
          <w:sz w:val="22"/>
        </w:rPr>
      </w:pPr>
      <w:r w:rsidRPr="00A84291">
        <w:rPr>
          <w:rFonts w:ascii="Ubuntu" w:hAnsi="Ubuntu" w:cs="Arial"/>
          <w:color w:val="000000"/>
          <w:sz w:val="22"/>
        </w:rPr>
        <w:t>Pasirašant ar nutraukiant, vykdant ir keičiant sutartis, Perkančiojo subjekto ir tiekėjo bendravimas ir keitimasis informacija gali vykti ne CVP IS priemonėmis.</w:t>
      </w:r>
    </w:p>
    <w:p w14:paraId="32686B78" w14:textId="77777777" w:rsidR="006A3AA3" w:rsidRPr="00A84291" w:rsidRDefault="006A3AA3" w:rsidP="006A3AA3">
      <w:pPr>
        <w:pStyle w:val="Sraopastraipa"/>
        <w:numPr>
          <w:ilvl w:val="1"/>
          <w:numId w:val="15"/>
        </w:numPr>
        <w:spacing w:after="160" w:line="240" w:lineRule="auto"/>
        <w:ind w:left="0" w:firstLine="567"/>
        <w:rPr>
          <w:rFonts w:ascii="Ubuntu" w:hAnsi="Ubuntu" w:cs="Arial"/>
          <w:bCs/>
          <w:sz w:val="22"/>
        </w:rPr>
      </w:pPr>
      <w:r w:rsidRPr="00A84291">
        <w:rPr>
          <w:rFonts w:ascii="Ubuntu" w:hAnsi="Ubuntu" w:cs="Arial"/>
          <w:bCs/>
          <w:sz w:val="22"/>
        </w:rPr>
        <w:lastRenderedPageBreak/>
        <w:t>Pasiūlymai teikiami CVP IS priemonėmis. Instrukcija kaip pateikti pasiūlymą skelbiama Viešųjų pirkimų tarnybos interneto svetainėje</w:t>
      </w:r>
      <w:r w:rsidRPr="00A84291">
        <w:rPr>
          <w:rStyle w:val="Puslapioinaosnuoroda"/>
          <w:rFonts w:ascii="Ubuntu" w:hAnsi="Ubuntu" w:cs="Arial"/>
          <w:bCs/>
          <w:sz w:val="22"/>
        </w:rPr>
        <w:footnoteReference w:id="1"/>
      </w:r>
      <w:r w:rsidRPr="00A84291">
        <w:rPr>
          <w:rFonts w:ascii="Ubuntu" w:hAnsi="Ubuntu" w:cs="Arial"/>
          <w:bCs/>
          <w:sz w:val="22"/>
        </w:rPr>
        <w:t xml:space="preserve">. </w:t>
      </w:r>
    </w:p>
    <w:p w14:paraId="6AEFA1B3"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Pasiūlymai pateikti CVP IS susirašinėjimo priemonėmis nesilaikant bendrosiose ir (ar) specialiose pirkimo sąlygose nustatytos teikimo tvarkos, bus laikomi negautais ir nebus vertinami. Pasiūlymai pateikti ne CVP IS priemonėmis (pvz. popierinėje laikmenoje vokuose) bus grąžinami tiekėjams, bus laikomi negautais ir nebus vertinami.</w:t>
      </w:r>
    </w:p>
    <w:p w14:paraId="061B385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D4CC25C" w14:textId="158468DB"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PIRKIMO DOKUMENTŲ PAAIŠKINIMAI IR PATIKSLINIMAI</w:t>
      </w:r>
    </w:p>
    <w:p w14:paraId="64C9271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3ECF413" w14:textId="77777777" w:rsidR="006A3AA3" w:rsidRPr="00A84291" w:rsidRDefault="006A3AA3" w:rsidP="000E7E43">
      <w:pPr>
        <w:pStyle w:val="Sraopastraipa"/>
        <w:numPr>
          <w:ilvl w:val="1"/>
          <w:numId w:val="15"/>
        </w:numPr>
        <w:spacing w:after="0" w:line="240" w:lineRule="auto"/>
        <w:ind w:left="0" w:firstLine="567"/>
        <w:rPr>
          <w:rFonts w:ascii="Ubuntu" w:hAnsi="Ubuntu" w:cs="Arial"/>
          <w:iCs/>
          <w:sz w:val="22"/>
        </w:rPr>
      </w:pPr>
      <w:bookmarkStart w:id="3" w:name="_Ref37253797"/>
      <w:r w:rsidRPr="00A84291">
        <w:rPr>
          <w:rFonts w:ascii="Ubuntu" w:hAnsi="Ubuntu" w:cs="Arial"/>
          <w:sz w:val="22"/>
        </w:rPr>
        <w:t>Tiekėjai bendrųjų Pirkimo sąlygų 4 skyriuje</w:t>
      </w:r>
      <w:r w:rsidRPr="00A84291">
        <w:rPr>
          <w:rFonts w:ascii="Ubuntu" w:hAnsi="Ubuntu" w:cs="Arial"/>
          <w:color w:val="0070C0"/>
          <w:sz w:val="22"/>
        </w:rPr>
        <w:t xml:space="preserve"> </w:t>
      </w:r>
      <w:r w:rsidRPr="00A84291">
        <w:rPr>
          <w:rFonts w:ascii="Ubuntu" w:hAnsi="Ubuntu" w:cs="Arial"/>
          <w:sz w:val="22"/>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3"/>
      <w:r w:rsidRPr="00A84291">
        <w:rPr>
          <w:rFonts w:ascii="Ubuntu" w:hAnsi="Ubuntu" w:cs="Arial"/>
          <w:sz w:val="22"/>
        </w:rPr>
        <w:t>dokumentus.</w:t>
      </w:r>
    </w:p>
    <w:p w14:paraId="045C2D29" w14:textId="77777777" w:rsidR="006A3AA3" w:rsidRPr="00A84291" w:rsidRDefault="006A3AA3" w:rsidP="000E7E43">
      <w:pPr>
        <w:pStyle w:val="Sraopastraipa"/>
        <w:numPr>
          <w:ilvl w:val="1"/>
          <w:numId w:val="15"/>
        </w:numPr>
        <w:spacing w:after="120" w:line="240" w:lineRule="auto"/>
        <w:ind w:left="0" w:firstLine="567"/>
        <w:rPr>
          <w:rFonts w:ascii="Ubuntu" w:hAnsi="Ubuntu" w:cs="Arial"/>
          <w:b/>
          <w:bCs/>
          <w:sz w:val="22"/>
        </w:rPr>
      </w:pPr>
      <w:r w:rsidRPr="00A84291">
        <w:rPr>
          <w:rFonts w:ascii="Ubuntu" w:eastAsia="Calibri" w:hAnsi="Ubuntu" w:cs="Arial"/>
          <w:sz w:val="22"/>
        </w:rPr>
        <w:t xml:space="preserve">Tiekėjai turi būti aktyvūs ir pateikti klausimus ar paprašyti paaiškinti Pirkimo dokumentus iš karto juos išanalizavę, atsižvelgdami į tai, kad terminas, skirtas pateikti klausimams ir prašymams, yra ribotas. </w:t>
      </w:r>
      <w:r w:rsidRPr="00A84291">
        <w:rPr>
          <w:rFonts w:ascii="Ubuntu" w:hAnsi="Ubuntu" w:cs="Arial"/>
          <w:sz w:val="22"/>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visi prie Pirkimo prisijungę tiekėjai. </w:t>
      </w:r>
      <w:r w:rsidRPr="00A84291">
        <w:rPr>
          <w:rFonts w:ascii="Ubuntu" w:hAnsi="Ubuntu" w:cs="Arial"/>
          <w:b/>
          <w:bCs/>
          <w:sz w:val="22"/>
        </w:rPr>
        <w:t>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5F3D3078"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sz w:val="22"/>
        </w:rPr>
      </w:pPr>
      <w:r w:rsidRPr="00A84291">
        <w:rPr>
          <w:rFonts w:ascii="Ubuntu" w:hAnsi="Ubuntu" w:cs="Arial"/>
          <w:sz w:val="22"/>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9795CBC"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i/>
          <w:iCs/>
          <w:color w:val="7030A0"/>
          <w:sz w:val="22"/>
        </w:rPr>
      </w:pPr>
      <w:r w:rsidRPr="00A84291">
        <w:rPr>
          <w:rFonts w:ascii="Ubuntu" w:hAnsi="Ubuntu" w:cs="Arial"/>
          <w:sz w:val="22"/>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paaiškinimų/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p>
    <w:p w14:paraId="4FE77CC6" w14:textId="77777777" w:rsidR="006A3AA3" w:rsidRPr="00A84291" w:rsidRDefault="006A3AA3" w:rsidP="000E7E43">
      <w:pPr>
        <w:pStyle w:val="Sraopastraipa"/>
        <w:numPr>
          <w:ilvl w:val="1"/>
          <w:numId w:val="15"/>
        </w:numPr>
        <w:spacing w:after="120" w:line="240" w:lineRule="auto"/>
        <w:ind w:left="0" w:firstLine="567"/>
        <w:rPr>
          <w:rFonts w:ascii="Ubuntu" w:eastAsiaTheme="minorEastAsia" w:hAnsi="Ubuntu" w:cs="Arial"/>
          <w:sz w:val="22"/>
        </w:rPr>
      </w:pPr>
      <w:r w:rsidRPr="00A84291">
        <w:rPr>
          <w:rFonts w:ascii="Ubuntu" w:hAnsi="Ubuntu" w:cs="Arial"/>
          <w:sz w:val="22"/>
        </w:rPr>
        <w:t>Jei numatomi susitikimai su tiekėjais dėl Pirkimo dokumentų paaiškinimo ir (ar) objekto apžiūros, informacija apie tai bei tokių susitikimų tvarka pateikiama specialiosiose Pirkimo sąlygose.</w:t>
      </w:r>
    </w:p>
    <w:p w14:paraId="7EAAA80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73FCBDD3" w14:textId="77777777"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TIEKĖJŲ PAŠALINIMO PAGRINDAI</w:t>
      </w:r>
    </w:p>
    <w:p w14:paraId="420B4B2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64EE89D" w14:textId="77777777" w:rsidR="006A3AA3" w:rsidRPr="00A84291" w:rsidRDefault="006A3AA3" w:rsidP="00000159">
      <w:pPr>
        <w:pStyle w:val="Sraopastraipa"/>
        <w:numPr>
          <w:ilvl w:val="1"/>
          <w:numId w:val="15"/>
        </w:numPr>
        <w:tabs>
          <w:tab w:val="left" w:pos="1276"/>
        </w:tabs>
        <w:spacing w:after="0" w:line="240" w:lineRule="auto"/>
        <w:ind w:left="0" w:firstLine="567"/>
        <w:rPr>
          <w:rFonts w:ascii="Ubuntu" w:hAnsi="Ubuntu" w:cs="Arial"/>
          <w:sz w:val="22"/>
        </w:rPr>
      </w:pPr>
      <w:r w:rsidRPr="00A84291">
        <w:rPr>
          <w:rFonts w:ascii="Ubuntu" w:hAnsi="Ubuntu" w:cs="Arial"/>
          <w:sz w:val="22"/>
          <w:lang w:eastAsia="lt-LT"/>
        </w:rPr>
        <w:t xml:space="preserve">Reikalavimai dėl tiekėjo, ūkio subjektų, kurių pajėgumais tiekėjas remiasi ir, jei taikoma, </w:t>
      </w:r>
      <w:bookmarkStart w:id="4" w:name="_Hlk41039660"/>
      <w:r w:rsidRPr="00A84291">
        <w:rPr>
          <w:rFonts w:ascii="Ubuntu" w:hAnsi="Ubuntu" w:cs="Arial"/>
          <w:sz w:val="22"/>
          <w:lang w:eastAsia="lt-LT"/>
        </w:rPr>
        <w:t xml:space="preserve">subtiekėjų </w:t>
      </w:r>
      <w:bookmarkEnd w:id="4"/>
      <w:r w:rsidRPr="00A84291">
        <w:rPr>
          <w:rFonts w:ascii="Ubuntu" w:hAnsi="Ubuntu" w:cs="Arial"/>
          <w:sz w:val="22"/>
          <w:lang w:eastAsia="lt-LT"/>
        </w:rPr>
        <w:t xml:space="preserve">pašalinimo pagrindų nebuvimo bei jų nebuvimą patvirtinančių dokumentų nurodyti specialiosiose Pirkimo sąlygose. </w:t>
      </w:r>
    </w:p>
    <w:p w14:paraId="5C3EB9E2" w14:textId="77777777" w:rsidR="006A3AA3" w:rsidRPr="00A84291" w:rsidRDefault="006A3AA3" w:rsidP="00000159">
      <w:pPr>
        <w:numPr>
          <w:ilvl w:val="1"/>
          <w:numId w:val="15"/>
        </w:numPr>
        <w:tabs>
          <w:tab w:val="left" w:pos="1276"/>
        </w:tabs>
        <w:spacing w:after="0" w:line="240" w:lineRule="auto"/>
        <w:ind w:left="0" w:firstLine="567"/>
        <w:contextualSpacing/>
        <w:rPr>
          <w:rFonts w:ascii="Ubuntu" w:hAnsi="Ubuntu" w:cs="Arial"/>
          <w:sz w:val="22"/>
          <w:lang w:eastAsia="lt-LT"/>
        </w:rPr>
      </w:pPr>
      <w:r w:rsidRPr="00A84291">
        <w:rPr>
          <w:rFonts w:ascii="Ubuntu" w:hAnsi="Ubuntu" w:cs="Arial"/>
          <w:sz w:val="22"/>
          <w:lang w:eastAsia="lt-LT"/>
        </w:rPr>
        <w:t>Perkantysis subjektas tiekėją pašalina iš Pirkimo procedūros bet kuriame Pirkimo procedūros etape, jeigu paaiškėja, kad dėl savo veiksmų ar neveikimo prieš Pirkimo procedūrą ar jos metu tiekėjas atitinka bent vieną iš</w:t>
      </w:r>
      <w:r w:rsidRPr="00A84291">
        <w:rPr>
          <w:rFonts w:ascii="Ubuntu" w:eastAsia="Calibri" w:hAnsi="Ubuntu" w:cs="Arial"/>
          <w:sz w:val="22"/>
          <w:lang w:eastAsia="lt-LT"/>
        </w:rPr>
        <w:t xml:space="preserve"> specialiosiose </w:t>
      </w:r>
      <w:r w:rsidRPr="00A84291">
        <w:rPr>
          <w:rFonts w:ascii="Ubuntu" w:hAnsi="Ubuntu" w:cs="Arial"/>
          <w:sz w:val="22"/>
          <w:lang w:eastAsia="lt-LT"/>
        </w:rPr>
        <w:t>Pirkimo sąlygose nustatytų tiekėjo pašalinimo pagrindų.</w:t>
      </w:r>
    </w:p>
    <w:p w14:paraId="6D6DEDB0" w14:textId="77777777" w:rsidR="006A3AA3" w:rsidRPr="00A84291" w:rsidRDefault="006A3AA3" w:rsidP="000E7E43">
      <w:pPr>
        <w:numPr>
          <w:ilvl w:val="1"/>
          <w:numId w:val="15"/>
        </w:numPr>
        <w:tabs>
          <w:tab w:val="left" w:pos="1276"/>
        </w:tabs>
        <w:spacing w:after="120" w:line="240" w:lineRule="auto"/>
        <w:ind w:left="0" w:firstLine="567"/>
        <w:contextualSpacing/>
        <w:rPr>
          <w:rFonts w:ascii="Ubuntu" w:hAnsi="Ubuntu" w:cs="Arial"/>
          <w:sz w:val="22"/>
          <w:lang w:eastAsia="lt-LT"/>
        </w:rPr>
      </w:pPr>
      <w:r w:rsidRPr="00A84291">
        <w:rPr>
          <w:rFonts w:ascii="Ubuntu" w:hAnsi="Ubuntu" w:cs="Arial"/>
          <w:sz w:val="22"/>
          <w:lang w:eastAsia="lt-LT"/>
        </w:rPr>
        <w:lastRenderedPageBreak/>
        <w:t>Perkantysis subjektas pašalina tiekėją iš Pirkimo procedūros pagal VPĮ 46 straipsnio 4 ir 6 dalyse nurodytus ir specialiosiose Pirkimo sąlygose</w:t>
      </w:r>
      <w:r w:rsidRPr="00A84291">
        <w:rPr>
          <w:rFonts w:ascii="Ubuntu" w:eastAsia="Calibri" w:hAnsi="Ubuntu" w:cs="Arial"/>
          <w:sz w:val="22"/>
          <w:lang w:eastAsia="lt-LT"/>
        </w:rPr>
        <w:t xml:space="preserve"> </w:t>
      </w:r>
      <w:r w:rsidRPr="00A84291">
        <w:rPr>
          <w:rFonts w:ascii="Ubuntu" w:hAnsi="Ubuntu" w:cs="Arial"/>
          <w:sz w:val="22"/>
          <w:lang w:eastAsia="lt-LT"/>
        </w:rPr>
        <w:t>nustatytus pašalinimo pagrindus ir tuo atveju, kai ji turi įtikinamų duomenų, kad tiekėjas yra įsteigtas arba dalyvauja Pirkime vietoj kito asmens, siekiant išvengti VPĮ 46 straipsnio 4 ir 6 dalyse nurodytų pašalinimo pagrindų taikymo (jeigu taikomi).</w:t>
      </w:r>
    </w:p>
    <w:p w14:paraId="2D4469EE" w14:textId="77777777" w:rsidR="006A3AA3" w:rsidRPr="00A84291" w:rsidRDefault="006A3AA3" w:rsidP="000E7E43">
      <w:pPr>
        <w:numPr>
          <w:ilvl w:val="1"/>
          <w:numId w:val="15"/>
        </w:numPr>
        <w:tabs>
          <w:tab w:val="left" w:pos="567"/>
          <w:tab w:val="left" w:pos="1276"/>
        </w:tabs>
        <w:spacing w:after="12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 nustatytą terminą pakeisti jį kitu ūkio subjektu, dėl kurio nėra pašalinimo pagrindų. </w:t>
      </w:r>
    </w:p>
    <w:p w14:paraId="34A0A601" w14:textId="77777777" w:rsidR="006A3AA3" w:rsidRPr="00A84291" w:rsidRDefault="006A3AA3" w:rsidP="000E7E43">
      <w:pPr>
        <w:numPr>
          <w:ilvl w:val="1"/>
          <w:numId w:val="15"/>
        </w:numPr>
        <w:tabs>
          <w:tab w:val="left" w:pos="567"/>
          <w:tab w:val="left" w:pos="1276"/>
        </w:tabs>
        <w:spacing w:after="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Nepaisant 6.2 ir 6.3 punkto nuostatų, tiekėjas iš Pirkimo nepašalinamas VPĮ 46 straipsnio 3 ir 10 dalyse nustatytais atvejais (atsižvelgiant į VPĮ 46 straipsnio 11 ir 12 dalių nuostatas),</w:t>
      </w:r>
      <w:r w:rsidRPr="00A84291">
        <w:rPr>
          <w:rFonts w:ascii="Ubuntu" w:eastAsia="Arial" w:hAnsi="Ubuntu" w:cs="Arial"/>
          <w:sz w:val="22"/>
          <w:lang w:eastAsia="lt-LT"/>
        </w:rPr>
        <w:t xml:space="preserve"> taip pat jeigu pagal VPĮ 46 straipsnio 8 dalį vertindama tiekėjo patikimumą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tiekėjo pašalinimas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būtų neproporcingas vertinamam tiekėjo elgesiui arba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esant nustatytam pašalinimo pagrindui pagal VPĮ 46 straipsnio 4 dalies 7 punkto c papunktį būtų reikšmingai apribota konkurencija. Priimant sprendimus dėl tiekėjo pašalinimo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6.3 punkte nurodytais pašalinimo pagrindais gali būti atsižvelgiama į pagal VPĮ 52 ir 91 straipsnius skelbiamą informaciją. </w:t>
      </w:r>
    </w:p>
    <w:p w14:paraId="120D465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2502025" w14:textId="4A99FAC6"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7.</w:t>
      </w:r>
      <w:r w:rsidRPr="00A84291">
        <w:rPr>
          <w:rFonts w:ascii="Ubuntu" w:hAnsi="Ubuntu" w:cs="Arial"/>
          <w:b/>
          <w:sz w:val="22"/>
          <w:szCs w:val="22"/>
          <w:lang w:val="lt-LT"/>
        </w:rPr>
        <w:tab/>
        <w:t>TIEKĖJŲ KVALIFIKACIJOS REIKALAVIMAI IR REIKALAUJAMI APLINKOS APSAUGOS VADYBOS SISTEM</w:t>
      </w:r>
      <w:r w:rsidR="00875D3D">
        <w:rPr>
          <w:rFonts w:ascii="Ubuntu" w:hAnsi="Ubuntu" w:cs="Arial"/>
          <w:b/>
          <w:sz w:val="22"/>
          <w:szCs w:val="22"/>
          <w:lang w:val="lt-LT"/>
        </w:rPr>
        <w:t>OS</w:t>
      </w:r>
      <w:r w:rsidRPr="00A84291">
        <w:rPr>
          <w:rFonts w:ascii="Ubuntu" w:hAnsi="Ubuntu" w:cs="Arial"/>
          <w:b/>
          <w:sz w:val="22"/>
          <w:szCs w:val="22"/>
          <w:lang w:val="lt-LT"/>
        </w:rPr>
        <w:t xml:space="preserve"> STANDARTA</w:t>
      </w:r>
      <w:r w:rsidR="00875D3D">
        <w:rPr>
          <w:rFonts w:ascii="Ubuntu" w:hAnsi="Ubuntu" w:cs="Arial"/>
          <w:b/>
          <w:sz w:val="22"/>
          <w:szCs w:val="22"/>
          <w:lang w:val="lt-LT"/>
        </w:rPr>
        <w:t>MS</w:t>
      </w:r>
    </w:p>
    <w:p w14:paraId="76EDE92E"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0177D54" w14:textId="12AC1164" w:rsidR="006A3AA3" w:rsidRPr="00A84291" w:rsidRDefault="006A3AA3" w:rsidP="006A3AA3">
      <w:pPr>
        <w:numPr>
          <w:ilvl w:val="1"/>
          <w:numId w:val="17"/>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Tiekėjams nustatomi kvalifikacijos reikalavimai ir (arba) reikalavimai dėl aplinkos apsaugos vadybos sistemos standartų laikymosi ir jų atitiktį patvirtinantys dokumentai nurodyti </w:t>
      </w:r>
      <w:r w:rsidRPr="00A84291">
        <w:rPr>
          <w:rFonts w:ascii="Ubuntu" w:eastAsia="Calibri" w:hAnsi="Ubuntu" w:cs="Arial"/>
          <w:sz w:val="22"/>
        </w:rPr>
        <w:t xml:space="preserve">specialiosiose pirkimo sąlygose. </w:t>
      </w:r>
    </w:p>
    <w:p w14:paraId="402FBD7B"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Jeigu tiekėjo kvalifikacija dėl teisės verstis atitinkama veikla nebuvo tikrinama arba tikrinama ne visa apimtimi, tiekėjas, teikdamas pasiūlymą, įsipareigoja</w:t>
      </w:r>
      <w:r w:rsidRPr="00A84291">
        <w:rPr>
          <w:rFonts w:ascii="Ubuntu" w:hAnsi="Ubuntu" w:cs="Arial"/>
          <w:sz w:val="22"/>
          <w:lang w:eastAsia="lt-LT"/>
        </w:rPr>
        <w:t xml:space="preserve"> Perkančiajam </w:t>
      </w:r>
      <w:r w:rsidRPr="00A84291">
        <w:rPr>
          <w:rFonts w:ascii="Ubuntu" w:eastAsia="Yu Mincho" w:hAnsi="Ubuntu" w:cs="Arial"/>
          <w:sz w:val="22"/>
        </w:rPr>
        <w:t>subjektui, kad sutartį vykdys tik teisę verstis atitinkama veikla turintys asmenys.</w:t>
      </w:r>
    </w:p>
    <w:p w14:paraId="0284F9D8"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 xml:space="preserve">Jeigu ūkio subjektas, kurio pajėgumais tiekėjas remiasi, netenkina jam keliamų kvalifikacijos reikalavimų, </w:t>
      </w:r>
      <w:r w:rsidRPr="00A84291">
        <w:rPr>
          <w:rFonts w:ascii="Ubuntu" w:hAnsi="Ubuntu" w:cs="Arial"/>
          <w:sz w:val="22"/>
          <w:lang w:eastAsia="lt-LT"/>
        </w:rPr>
        <w:t>P</w:t>
      </w:r>
      <w:r w:rsidRPr="00A84291">
        <w:rPr>
          <w:rFonts w:ascii="Ubuntu" w:eastAsia="Yu Mincho" w:hAnsi="Ubuntu" w:cs="Arial"/>
          <w:sz w:val="22"/>
        </w:rPr>
        <w:t>erkantysis subjektas pareikalaus per jo nustatytą terminą pakeisti jį reikalavimus atitinkančiu ūkio subjektu.</w:t>
      </w:r>
    </w:p>
    <w:p w14:paraId="427184F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180806F4"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8.</w:t>
      </w:r>
      <w:r w:rsidRPr="00A84291">
        <w:rPr>
          <w:rFonts w:ascii="Ubuntu" w:hAnsi="Ubuntu" w:cs="Arial"/>
          <w:b/>
          <w:sz w:val="22"/>
          <w:szCs w:val="22"/>
          <w:lang w:val="lt-LT"/>
        </w:rPr>
        <w:tab/>
        <w:t>EBVPD PATEIKIMO TVARKA IR EBVPD PATEIKIAMOS INFORMACIJOS PATVIRTINIMO PRIEMONĖS</w:t>
      </w:r>
    </w:p>
    <w:p w14:paraId="06FF80BB"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2FA415B" w14:textId="77777777" w:rsidR="006A3AA3" w:rsidRPr="00A84291" w:rsidRDefault="006A3AA3" w:rsidP="006A3AA3">
      <w:pPr>
        <w:pStyle w:val="Sraopastraipa"/>
        <w:numPr>
          <w:ilvl w:val="1"/>
          <w:numId w:val="19"/>
        </w:numPr>
        <w:spacing w:after="160" w:line="240" w:lineRule="auto"/>
        <w:ind w:left="0" w:firstLine="567"/>
        <w:rPr>
          <w:rFonts w:ascii="Ubuntu" w:eastAsia="Yu Mincho" w:hAnsi="Ubuntu" w:cs="Arial"/>
          <w:bCs/>
          <w:iCs/>
          <w:sz w:val="22"/>
        </w:rPr>
      </w:pPr>
      <w:r w:rsidRPr="00A84291">
        <w:rPr>
          <w:rFonts w:ascii="Ubuntu" w:eastAsia="Yu Mincho" w:hAnsi="Ubuntu" w:cs="Arial"/>
          <w:sz w:val="22"/>
        </w:rPr>
        <w:t xml:space="preserve">Tiekėjas, teikdamas pasiūlymą, turi pateikti EBVPD. </w:t>
      </w:r>
    </w:p>
    <w:p w14:paraId="25A9F51C" w14:textId="77777777" w:rsidR="006A3AA3" w:rsidRPr="00A84291" w:rsidRDefault="006A3AA3" w:rsidP="006A3AA3">
      <w:pPr>
        <w:pStyle w:val="Sraopastraipa"/>
        <w:numPr>
          <w:ilvl w:val="1"/>
          <w:numId w:val="19"/>
        </w:numPr>
        <w:spacing w:after="0" w:line="240" w:lineRule="auto"/>
        <w:ind w:hanging="219"/>
        <w:rPr>
          <w:rFonts w:ascii="Ubuntu" w:eastAsia="Yu Mincho" w:hAnsi="Ubuntu" w:cs="Arial"/>
          <w:bCs/>
          <w:iCs/>
          <w:sz w:val="22"/>
          <w:u w:val="single"/>
        </w:rPr>
      </w:pPr>
      <w:r w:rsidRPr="00A84291">
        <w:rPr>
          <w:rFonts w:ascii="Ubuntu" w:eastAsia="Yu Mincho" w:hAnsi="Ubuntu" w:cs="Arial"/>
          <w:b/>
          <w:bCs/>
          <w:sz w:val="22"/>
          <w:u w:val="single"/>
        </w:rPr>
        <w:t>Atskirą EBVPD pildo</w:t>
      </w:r>
      <w:r w:rsidRPr="00A84291">
        <w:rPr>
          <w:rFonts w:ascii="Ubuntu" w:eastAsia="Yu Mincho" w:hAnsi="Ubuntu" w:cs="Arial"/>
          <w:sz w:val="22"/>
          <w:u w:val="single"/>
        </w:rPr>
        <w:t>:</w:t>
      </w:r>
    </w:p>
    <w:p w14:paraId="042CFDBB"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tiekėjas;</w:t>
      </w:r>
    </w:p>
    <w:p w14:paraId="4D0E9825"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tiekėjų grupės narys (jeigu pasiūlymą teikia tiekėjų grupė);</w:t>
      </w:r>
    </w:p>
    <w:p w14:paraId="43EF9989"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ūkio subjektas, jeigu tiekėjas remiasi jo pajėgumais pagal PĮ 62 straipsnį;</w:t>
      </w:r>
    </w:p>
    <w:p w14:paraId="59E1EB4B" w14:textId="77777777" w:rsidR="006A3AA3" w:rsidRPr="00A84291" w:rsidRDefault="006A3AA3" w:rsidP="006A3AA3">
      <w:pPr>
        <w:pStyle w:val="Sraopastraipa"/>
        <w:numPr>
          <w:ilvl w:val="1"/>
          <w:numId w:val="19"/>
        </w:numPr>
        <w:spacing w:after="0" w:line="240" w:lineRule="auto"/>
        <w:ind w:left="0" w:firstLine="567"/>
        <w:rPr>
          <w:rFonts w:ascii="Ubuntu" w:eastAsia="Yu Mincho" w:hAnsi="Ubuntu" w:cs="Arial"/>
          <w:bCs/>
          <w:iCs/>
          <w:sz w:val="22"/>
        </w:rPr>
      </w:pPr>
      <w:r w:rsidRPr="00A84291">
        <w:rPr>
          <w:rFonts w:ascii="Ubuntu" w:eastAsia="Yu Mincho" w:hAnsi="Ubuntu" w:cs="Arial"/>
          <w:sz w:val="22"/>
        </w:rPr>
        <w:t xml:space="preserve">EBVPD pildomas jį įkėlus </w:t>
      </w:r>
      <w:r w:rsidRPr="00A84291">
        <w:rPr>
          <w:rFonts w:ascii="Ubuntu" w:eastAsia="Calibri" w:hAnsi="Ubuntu" w:cs="Arial"/>
          <w:sz w:val="22"/>
        </w:rPr>
        <w:t xml:space="preserve">interneto svetainėje </w:t>
      </w:r>
      <w:hyperlink r:id="rId14" w:history="1">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Calibri" w:hAnsi="Ubuntu" w:cs="Arial"/>
          <w:sz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84291">
        <w:rPr>
          <w:rFonts w:ascii="Ubuntu" w:eastAsia="Yu Mincho" w:hAnsi="Ubuntu" w:cs="Arial"/>
          <w:sz w:val="22"/>
        </w:rPr>
        <w:t xml:space="preserve"> </w:t>
      </w:r>
    </w:p>
    <w:p w14:paraId="4B0C83DF"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hAnsi="Ubuntu" w:cs="Arial"/>
          <w:bCs/>
          <w:sz w:val="22"/>
        </w:rPr>
        <w:t xml:space="preserve">EBVPD nurodytą informaciją pagrindžiantys dokumentai kartu su pasiūlymu neteikiami. </w:t>
      </w:r>
    </w:p>
    <w:p w14:paraId="3A2BE3DE" w14:textId="6E577FBF" w:rsidR="006A3AA3" w:rsidRPr="00A84291" w:rsidRDefault="006A3AA3" w:rsidP="006A3AA3">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bet kuriuo Pirkimo procedūros metu gali paprašyti </w:t>
      </w:r>
      <w:r w:rsidR="008659A5">
        <w:rPr>
          <w:rFonts w:ascii="Ubuntu" w:eastAsia="Yu Mincho" w:hAnsi="Ubuntu" w:cs="Arial"/>
          <w:sz w:val="22"/>
        </w:rPr>
        <w:t>tiekėjų</w:t>
      </w:r>
      <w:r w:rsidRPr="00A84291">
        <w:rPr>
          <w:rFonts w:ascii="Ubuntu" w:eastAsia="Yu Mincho" w:hAnsi="Ubuntu" w:cs="Arial"/>
          <w:sz w:val="22"/>
        </w:rPr>
        <w:t xml:space="preserve"> pateikti visus ar dalį dokumentų, patvirtinančių jų pašalinimo pagrindų nebuvimą, atitiktį kvalifikacijos reikalavimams ir, jeigu taikytina, kokybės vadybos sistemos ir (arba) aplinkos </w:t>
      </w:r>
      <w:r w:rsidRPr="00A84291">
        <w:rPr>
          <w:rFonts w:ascii="Ubuntu" w:eastAsia="Yu Mincho" w:hAnsi="Ubuntu" w:cs="Arial"/>
          <w:sz w:val="22"/>
        </w:rPr>
        <w:lastRenderedPageBreak/>
        <w:t>apsaugos vadybos sistemos standartams, jeigu tai būtina siekiant užtikrinti tinkamą Pirkimo procedūros atlikimą.</w:t>
      </w:r>
    </w:p>
    <w:p w14:paraId="0A5E5C8F" w14:textId="18358A14" w:rsidR="006A3AA3" w:rsidRPr="00A84291" w:rsidRDefault="006A3AA3" w:rsidP="00185D9A">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įvertinęs EBVPD pateiktą informaciją ir, jeigu taikytina, EBVPD nurodytą informaciją pagrindžiančiuose dokumentuose pateiktą informaciją, priima sprendimą dėl kiekvieno pasiūlymą pateikusio </w:t>
      </w:r>
      <w:r w:rsidR="008659A5">
        <w:rPr>
          <w:rFonts w:ascii="Ubuntu" w:eastAsia="Yu Mincho" w:hAnsi="Ubuntu" w:cs="Arial"/>
          <w:sz w:val="22"/>
        </w:rPr>
        <w:t>tiekėjo</w:t>
      </w:r>
      <w:r w:rsidRPr="00A84291">
        <w:rPr>
          <w:rFonts w:ascii="Ubuntu" w:eastAsia="Yu Mincho" w:hAnsi="Ubuntu" w:cs="Arial"/>
          <w:sz w:val="22"/>
        </w:rPr>
        <w:t xml:space="preserve"> atitikties reikalavimams</w:t>
      </w:r>
      <w:r w:rsidRPr="00A84291">
        <w:rPr>
          <w:rFonts w:ascii="Ubuntu" w:eastAsia="Yu Mincho" w:hAnsi="Ubuntu" w:cs="Arial"/>
          <w:b/>
          <w:bCs/>
          <w:sz w:val="22"/>
        </w:rPr>
        <w:t xml:space="preserve"> </w:t>
      </w:r>
      <w:r w:rsidRPr="00A84291">
        <w:rPr>
          <w:rFonts w:ascii="Ubuntu" w:eastAsia="Yu Mincho" w:hAnsi="Ubuntu" w:cs="Arial"/>
          <w:sz w:val="22"/>
        </w:rPr>
        <w:t xml:space="preserve">ir kiekvienam iš jų per </w:t>
      </w:r>
      <w:r w:rsidR="009C15AE" w:rsidRPr="00A84291">
        <w:rPr>
          <w:rFonts w:ascii="Ubuntu" w:eastAsia="Yu Mincho" w:hAnsi="Ubuntu" w:cs="Arial"/>
          <w:sz w:val="22"/>
        </w:rPr>
        <w:t xml:space="preserve">3 </w:t>
      </w:r>
      <w:r w:rsidR="00461D42" w:rsidRPr="00A84291">
        <w:rPr>
          <w:rFonts w:ascii="Ubuntu" w:eastAsia="Yu Mincho" w:hAnsi="Ubuntu" w:cs="Arial"/>
          <w:sz w:val="22"/>
        </w:rPr>
        <w:t>(trijų) darbo dienų terminą</w:t>
      </w:r>
      <w:r w:rsidRPr="00A84291">
        <w:rPr>
          <w:rFonts w:ascii="Ubuntu" w:eastAsia="Yu Mincho" w:hAnsi="Ubuntu" w:cs="Arial"/>
          <w:sz w:val="22"/>
        </w:rPr>
        <w:t xml:space="preserve"> raštu praneša apie šio patikrinimo rezultatus, pagrįsdamas priimtus sprendimus. Teisę dalyvauti tolesnėse Pirkimo procedūrose turi tik tie </w:t>
      </w:r>
      <w:r w:rsidR="008659A5">
        <w:rPr>
          <w:rFonts w:ascii="Ubuntu" w:eastAsia="Yu Mincho" w:hAnsi="Ubuntu" w:cs="Arial"/>
          <w:sz w:val="22"/>
        </w:rPr>
        <w:t>tiekėjai</w:t>
      </w:r>
      <w:r w:rsidRPr="00A84291">
        <w:rPr>
          <w:rFonts w:ascii="Ubuntu" w:eastAsia="Yu Mincho" w:hAnsi="Ubuntu" w:cs="Arial"/>
          <w:sz w:val="22"/>
        </w:rPr>
        <w:t xml:space="preserve">, kurie atitinka Perkančiojo subjekto keliamus reikalavimus. </w:t>
      </w:r>
      <w:r w:rsidRPr="00E50CDF">
        <w:rPr>
          <w:rFonts w:ascii="Ubuntu" w:eastAsia="Yu Mincho" w:hAnsi="Ubuntu" w:cs="Arial"/>
          <w:sz w:val="22"/>
        </w:rPr>
        <w:t>Prieš nustatydama laimėjusį pasiūlymą, perkantysis subjektas reikalaus, kad ekonomiškai naudingiausią pasiūlymą pateikęs tiekėjas (ir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w:t>
      </w:r>
      <w:r w:rsidRPr="00A84291">
        <w:rPr>
          <w:rFonts w:ascii="Ubuntu" w:eastAsia="Yu Mincho" w:hAnsi="Ubuntu" w:cs="Arial"/>
          <w:sz w:val="22"/>
        </w:rPr>
        <w:t xml:space="preserve">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1118628"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nereikalauja tiekėjo pateikti dokumentų kaip nustatyta PĮ 52 straipsnio 5 dalyje, jeigu jis:</w:t>
      </w:r>
    </w:p>
    <w:p w14:paraId="78548CD0"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turi galimybę susipažinti su šiais dokumentais ar informacija tiesiogiai ir neatlygintinai prisijungusi prie nacionalinės duomenų bazės bet kurioje valstybėje narėje arba naudodamasis CVP IS priemonėmis;</w:t>
      </w:r>
    </w:p>
    <w:p w14:paraId="5EAAF10F"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šiuos dokumentus jau turi iš ankstesnių pirkimo procedūrų.</w:t>
      </w:r>
    </w:p>
    <w:p w14:paraId="5EEEC30F"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8BE04E6"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Jeigu tiekėjas negali pateikti specialiosiose Pirkimo sąlygose pagal VPĮ 46 straipsnio 1 ir 3 dalį bei 6 dalies 2 punktą nustatytų pašalinimo pagrindų nebuvimą įrodančių dokumentų, </w:t>
      </w:r>
      <w:r w:rsidRPr="00A84291">
        <w:rPr>
          <w:rFonts w:ascii="Ubuntu" w:eastAsia="Arial" w:hAnsi="Ubuntu" w:cs="Arial"/>
          <w:color w:val="000000" w:themeColor="text1"/>
          <w:sz w:val="22"/>
        </w:rPr>
        <w:t>nes valstybėje narėje ar atitinkamoje šalyje tokie dokumentai neišduodami arba toje šalyje išduodami dokumentai neapima visų keliamų klausimų, jie gali būti pakeisti</w:t>
      </w:r>
      <w:r w:rsidRPr="00A84291">
        <w:rPr>
          <w:rFonts w:ascii="Ubuntu" w:eastAsia="Yu Mincho" w:hAnsi="Ubuntu" w:cs="Arial"/>
          <w:sz w:val="22"/>
        </w:rPr>
        <w:t>:</w:t>
      </w:r>
    </w:p>
    <w:p w14:paraId="7CCE94FD" w14:textId="77777777" w:rsidR="006A3AA3" w:rsidRPr="00A84291" w:rsidRDefault="006A3AA3" w:rsidP="006A3AA3">
      <w:pPr>
        <w:numPr>
          <w:ilvl w:val="2"/>
          <w:numId w:val="19"/>
        </w:numPr>
        <w:spacing w:after="160" w:line="240" w:lineRule="auto"/>
        <w:ind w:hanging="1005"/>
        <w:contextualSpacing/>
        <w:rPr>
          <w:rFonts w:ascii="Ubuntu" w:eastAsia="Yu Mincho" w:hAnsi="Ubuntu" w:cs="Arial"/>
          <w:sz w:val="22"/>
        </w:rPr>
      </w:pPr>
      <w:r w:rsidRPr="00A84291">
        <w:rPr>
          <w:rFonts w:ascii="Ubuntu" w:eastAsia="Yu Mincho" w:hAnsi="Ubuntu" w:cs="Arial"/>
          <w:sz w:val="22"/>
        </w:rPr>
        <w:t>priesaikos deklaracija;</w:t>
      </w:r>
    </w:p>
    <w:p w14:paraId="1C3698E9"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594E4CE"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turi teisę reikalauti, kad užsienio valstybės tiekėjo valstybėje išduoti dokumentai, patvirtinantys tiekėjo atitiktį reikalavimams, būtų legalizuoti vadovaujantis Dokumentų legalizavimo ir tvirtinimo pažyma (</w:t>
      </w:r>
      <w:r w:rsidRPr="00A84291">
        <w:rPr>
          <w:rFonts w:ascii="Ubuntu" w:eastAsia="Yu Mincho" w:hAnsi="Ubuntu" w:cs="Arial"/>
          <w:i/>
          <w:iCs/>
          <w:sz w:val="22"/>
        </w:rPr>
        <w:t>Apostille</w:t>
      </w:r>
      <w:r w:rsidRPr="00A84291">
        <w:rPr>
          <w:rFonts w:ascii="Ubuntu" w:eastAsia="Yu Mincho" w:hAnsi="Ubuntu" w:cs="Arial"/>
          <w:sz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84291">
        <w:rPr>
          <w:rFonts w:ascii="Ubuntu" w:eastAsia="Yu Mincho" w:hAnsi="Ubuntu" w:cs="Arial"/>
          <w:i/>
          <w:iCs/>
          <w:sz w:val="22"/>
        </w:rPr>
        <w:t>Apostille</w:t>
      </w:r>
      <w:r w:rsidRPr="00A84291">
        <w:rPr>
          <w:rFonts w:ascii="Ubuntu" w:eastAsia="Yu Mincho" w:hAnsi="Ubuntu" w:cs="Arial"/>
          <w:sz w:val="22"/>
        </w:rPr>
        <w:t>).</w:t>
      </w:r>
    </w:p>
    <w:p w14:paraId="6C1A9B9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3CFA0EF" w14:textId="77777777" w:rsidR="006A3AA3" w:rsidRPr="00A84291" w:rsidRDefault="006A3AA3" w:rsidP="006A3AA3">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RĖMIMASIS ŪKIO SUBJEKTŲ PAJĖGUMAIS</w:t>
      </w:r>
    </w:p>
    <w:p w14:paraId="5F5DC9C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C122EFC" w14:textId="77777777" w:rsidR="006A3AA3" w:rsidRPr="00A84291" w:rsidRDefault="006A3AA3" w:rsidP="006A3AA3">
      <w:pPr>
        <w:pStyle w:val="Sraopastraipa"/>
        <w:numPr>
          <w:ilvl w:val="1"/>
          <w:numId w:val="19"/>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Tiekėjas gali remtis kitų ūkio subjektų pajėgumais pagal PĮ 62 straipsnį, kad atitiktų specialiosiose </w:t>
      </w:r>
      <w:r w:rsidRPr="00A84291">
        <w:rPr>
          <w:rFonts w:ascii="Ubuntu" w:eastAsia="Yu Mincho" w:hAnsi="Ubuntu" w:cs="Arial"/>
          <w:sz w:val="22"/>
        </w:rPr>
        <w:t>P</w:t>
      </w:r>
      <w:r w:rsidRPr="00A84291">
        <w:rPr>
          <w:rFonts w:ascii="Ubuntu" w:hAnsi="Ubuntu" w:cs="Arial"/>
          <w:sz w:val="22"/>
        </w:rPr>
        <w:t xml:space="preserve">irkimo sąlygose nustatytus kvalifikacijos reikalavimus, neatsižvelgiant į ryšio su tais ūkio subjektais teisinį pobūdį. </w:t>
      </w:r>
      <w:r w:rsidRPr="00A84291">
        <w:rPr>
          <w:rFonts w:ascii="Ubuntu" w:hAnsi="Ubuntu" w:cs="Arial"/>
          <w:color w:val="000000" w:themeColor="text1"/>
          <w:sz w:val="22"/>
        </w:rPr>
        <w:t xml:space="preserve">Šiais ūkio subjektais laikomi ir </w:t>
      </w:r>
      <w:r w:rsidRPr="00A84291">
        <w:rPr>
          <w:rFonts w:ascii="Ubuntu" w:hAnsi="Ubuntu" w:cs="Arial"/>
          <w:sz w:val="22"/>
        </w:rPr>
        <w:t xml:space="preserve">fiziniai asmenys, kuriuos </w:t>
      </w:r>
      <w:r w:rsidRPr="00A84291">
        <w:rPr>
          <w:rFonts w:ascii="Ubuntu" w:eastAsia="Yu Mincho" w:hAnsi="Ubuntu" w:cs="Arial"/>
          <w:sz w:val="22"/>
        </w:rPr>
        <w:t>P</w:t>
      </w:r>
      <w:r w:rsidRPr="00A84291">
        <w:rPr>
          <w:rFonts w:ascii="Ubuntu" w:hAnsi="Ubuntu" w:cs="Arial"/>
          <w:sz w:val="22"/>
        </w:rPr>
        <w:t>irkimo laimėjimo ir Sutarties sudarymo atveju tiekėjas ar jo pasitelkiamas ūkio subjektas įdarbins (kvazisubtiekėjai).</w:t>
      </w:r>
    </w:p>
    <w:p w14:paraId="50A137A9" w14:textId="77777777" w:rsidR="006A3AA3" w:rsidRPr="00A84291" w:rsidRDefault="006A3AA3" w:rsidP="006A3AA3">
      <w:pPr>
        <w:pStyle w:val="Body2"/>
        <w:numPr>
          <w:ilvl w:val="1"/>
          <w:numId w:val="19"/>
        </w:numPr>
        <w:tabs>
          <w:tab w:val="left" w:pos="1276"/>
        </w:tabs>
        <w:spacing w:after="0"/>
        <w:ind w:left="0" w:firstLine="567"/>
        <w:rPr>
          <w:rFonts w:ascii="Ubuntu" w:hAnsi="Ubuntu" w:cs="Arial"/>
          <w:sz w:val="22"/>
          <w:szCs w:val="22"/>
          <w:lang w:val="lt-LT"/>
        </w:rPr>
      </w:pPr>
      <w:r w:rsidRPr="00A84291">
        <w:rPr>
          <w:rFonts w:ascii="Ubuntu" w:hAnsi="Ubuntu" w:cs="Arial"/>
          <w:sz w:val="22"/>
          <w:szCs w:val="22"/>
          <w:lang w:val="lt-LT"/>
        </w:rPr>
        <w:lastRenderedPageBreak/>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Tikrindamas, ar tiekėjui bus prieinami kitų ūkio subjektų, kurių pajėgumais jis remiasi, turimi ištekliai, </w:t>
      </w:r>
      <w:r w:rsidRPr="00A84291">
        <w:rPr>
          <w:rFonts w:ascii="Ubuntu" w:eastAsia="Yu Mincho" w:hAnsi="Ubuntu" w:cs="Arial"/>
          <w:sz w:val="22"/>
          <w:szCs w:val="22"/>
          <w:lang w:val="lt-LT"/>
        </w:rPr>
        <w:t>P</w:t>
      </w:r>
      <w:r w:rsidRPr="00A84291">
        <w:rPr>
          <w:rFonts w:ascii="Ubuntu" w:hAnsi="Ubuntu" w:cs="Arial"/>
          <w:sz w:val="22"/>
          <w:szCs w:val="22"/>
          <w:lang w:val="lt-LT"/>
        </w:rPr>
        <w:t xml:space="preserve">erkantysis subjektas iš jo priima bet kokias tai patvirtinančias priemones. </w:t>
      </w:r>
      <w:r w:rsidRPr="00A84291">
        <w:rPr>
          <w:rFonts w:ascii="Ubuntu" w:hAnsi="Ubuntu" w:cs="Arial"/>
          <w:color w:val="auto"/>
          <w:sz w:val="22"/>
          <w:szCs w:val="22"/>
          <w:lang w:val="lt-LT"/>
        </w:rPr>
        <w:t xml:space="preserve">Tiekėjas, </w:t>
      </w:r>
      <w:r w:rsidRPr="00A84291">
        <w:rPr>
          <w:rFonts w:ascii="Ubuntu" w:hAnsi="Ubuntu" w:cs="Arial"/>
          <w:color w:val="auto"/>
          <w:spacing w:val="2"/>
          <w:sz w:val="22"/>
          <w:szCs w:val="22"/>
          <w:shd w:val="clear" w:color="auto" w:fill="FFFFFF"/>
          <w:lang w:val="lt-LT"/>
        </w:rPr>
        <w:t xml:space="preserve">nenurodęs, jog remiasi kitų ūkio subjektų pajėgumais (kvalifikacija), tačiau pats neatitinka specialiosiose </w:t>
      </w:r>
      <w:r w:rsidRPr="00A84291">
        <w:rPr>
          <w:rFonts w:ascii="Ubuntu" w:eastAsia="Yu Mincho" w:hAnsi="Ubuntu" w:cs="Arial"/>
          <w:sz w:val="22"/>
          <w:szCs w:val="22"/>
          <w:lang w:val="lt-LT"/>
        </w:rPr>
        <w:t>P</w:t>
      </w:r>
      <w:r w:rsidRPr="00A84291">
        <w:rPr>
          <w:rFonts w:ascii="Ubuntu" w:hAnsi="Ubuntu" w:cs="Arial"/>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53E13E7D"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eastAsia="Calibri" w:hAnsi="Ubuntu" w:cs="Arial"/>
          <w:bCs/>
          <w:sz w:val="22"/>
        </w:rPr>
        <w:t>Skirtingi tiekėjai gali remtis tų pačių ūkio subjektų pajėgumais,</w:t>
      </w:r>
      <w:r w:rsidRPr="00A84291">
        <w:rPr>
          <w:rFonts w:ascii="Ubuntu" w:eastAsia="Calibri" w:hAnsi="Ubuntu" w:cs="Arial"/>
          <w:sz w:val="22"/>
        </w:rPr>
        <w:t xml:space="preserve"> tačiau tai negali sąlygoti draudžiamų susitarimų</w:t>
      </w:r>
      <w:r w:rsidRPr="00A84291">
        <w:rPr>
          <w:rFonts w:ascii="Ubuntu" w:eastAsia="Calibri" w:hAnsi="Ubuntu" w:cs="Arial"/>
          <w:bCs/>
          <w:sz w:val="22"/>
        </w:rPr>
        <w:t>.</w:t>
      </w:r>
    </w:p>
    <w:p w14:paraId="03271110" w14:textId="2CF468BC"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Tiekėjų grupė gali remtis grupės </w:t>
      </w:r>
      <w:r w:rsidR="008659A5">
        <w:rPr>
          <w:rFonts w:ascii="Ubuntu" w:hAnsi="Ubuntu" w:cs="Arial"/>
          <w:sz w:val="22"/>
        </w:rPr>
        <w:t>tiekėjų</w:t>
      </w:r>
      <w:r w:rsidRPr="00A84291">
        <w:rPr>
          <w:rFonts w:ascii="Ubuntu" w:hAnsi="Ubuntu" w:cs="Arial"/>
          <w:sz w:val="22"/>
        </w:rPr>
        <w:t xml:space="preserve"> arba kitų ūkio subjektų pajėgumais, laikantis šiame bendrųjų </w:t>
      </w:r>
      <w:r w:rsidRPr="00A84291">
        <w:rPr>
          <w:rFonts w:ascii="Ubuntu" w:eastAsia="Yu Mincho" w:hAnsi="Ubuntu" w:cs="Arial"/>
          <w:sz w:val="22"/>
        </w:rPr>
        <w:t>P</w:t>
      </w:r>
      <w:r w:rsidRPr="00A84291">
        <w:rPr>
          <w:rFonts w:ascii="Ubuntu" w:hAnsi="Ubuntu" w:cs="Arial"/>
          <w:sz w:val="22"/>
        </w:rPr>
        <w:t>irkimo sąlygų skyriuje nustatytų sąlygų.</w:t>
      </w:r>
    </w:p>
    <w:p w14:paraId="0CC64983"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Paslaugų teikimo ar darbų įsigijimo atvejais, </w:t>
      </w:r>
      <w:r w:rsidRPr="00A84291">
        <w:rPr>
          <w:rFonts w:ascii="Ubuntu" w:eastAsia="Yu Mincho" w:hAnsi="Ubuntu" w:cs="Arial"/>
          <w:sz w:val="22"/>
        </w:rPr>
        <w:t>P</w:t>
      </w:r>
      <w:r w:rsidRPr="00A84291">
        <w:rPr>
          <w:rFonts w:ascii="Ubuntu" w:hAnsi="Ubuntu" w:cs="Arial"/>
          <w:sz w:val="22"/>
        </w:rPr>
        <w:t>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DFEF0FF"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Jei tiekėjas remiasi ūkio subjektų pajėgumais, atsižvelgdamas į specialiosiose </w:t>
      </w:r>
      <w:r w:rsidRPr="00A84291">
        <w:rPr>
          <w:rFonts w:ascii="Ubuntu" w:eastAsia="Yu Mincho" w:hAnsi="Ubuntu" w:cs="Arial"/>
          <w:sz w:val="22"/>
        </w:rPr>
        <w:t>P</w:t>
      </w:r>
      <w:r w:rsidRPr="00A84291">
        <w:rPr>
          <w:rFonts w:ascii="Ubuntu" w:hAnsi="Ubuntu" w:cs="Arial"/>
          <w:sz w:val="22"/>
        </w:rPr>
        <w:t xml:space="preserve">irkimo sąlygose nustatytus ekonominio ir finansinio pajėgumo reikalavimus, tiekėjas ir šie ūkio subjektai, kurių pajėgumais remiamasi, gali prisiimti solidarią atsakomybę už sutarties įvykdymą (jei specialiosiose </w:t>
      </w:r>
      <w:r w:rsidRPr="00A84291">
        <w:rPr>
          <w:rFonts w:ascii="Ubuntu" w:eastAsia="Yu Mincho" w:hAnsi="Ubuntu" w:cs="Arial"/>
          <w:sz w:val="22"/>
        </w:rPr>
        <w:t>P</w:t>
      </w:r>
      <w:r w:rsidRPr="00A84291">
        <w:rPr>
          <w:rFonts w:ascii="Ubuntu" w:hAnsi="Ubuntu" w:cs="Arial"/>
          <w:sz w:val="22"/>
        </w:rPr>
        <w:t>irkimo sąlygose nenustatyta kitaip).</w:t>
      </w:r>
      <w:r w:rsidRPr="00A84291">
        <w:rPr>
          <w:rFonts w:ascii="Ubuntu" w:hAnsi="Ubuntu" w:cs="Arial"/>
          <w:color w:val="FF0000"/>
          <w:sz w:val="22"/>
        </w:rPr>
        <w:t xml:space="preserve"> </w:t>
      </w:r>
    </w:p>
    <w:p w14:paraId="05B05F2E" w14:textId="77777777" w:rsidR="00A84291" w:rsidRPr="00A84291" w:rsidRDefault="00A84291" w:rsidP="00A84291">
      <w:pPr>
        <w:pStyle w:val="Sraopastraipa"/>
        <w:spacing w:after="0" w:line="240" w:lineRule="auto"/>
        <w:ind w:left="567"/>
        <w:rPr>
          <w:rFonts w:ascii="Ubuntu" w:hAnsi="Ubuntu" w:cs="Arial"/>
          <w:sz w:val="22"/>
        </w:rPr>
      </w:pPr>
    </w:p>
    <w:p w14:paraId="75380015" w14:textId="21B7F27D" w:rsidR="006A3AA3" w:rsidRPr="00A84291" w:rsidRDefault="006A3AA3" w:rsidP="00FA11FF">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SUBTIEKĖJŲ PASITELKIMAS</w:t>
      </w:r>
    </w:p>
    <w:p w14:paraId="00682F2A"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7E60DFD" w14:textId="77777777" w:rsidR="006A3AA3" w:rsidRPr="00A84291" w:rsidRDefault="006A3AA3" w:rsidP="00FA11FF">
      <w:pPr>
        <w:pStyle w:val="Sraopastraipa"/>
        <w:numPr>
          <w:ilvl w:val="1"/>
          <w:numId w:val="19"/>
        </w:numPr>
        <w:tabs>
          <w:tab w:val="left" w:pos="1134"/>
        </w:tabs>
        <w:spacing w:after="160" w:line="240" w:lineRule="auto"/>
        <w:ind w:left="0" w:firstLine="567"/>
        <w:rPr>
          <w:rFonts w:ascii="Ubuntu" w:eastAsia="Yu Mincho" w:hAnsi="Ubuntu" w:cs="Arial"/>
          <w:sz w:val="22"/>
        </w:rPr>
      </w:pPr>
      <w:r w:rsidRPr="00A84291">
        <w:rPr>
          <w:rFonts w:ascii="Ubuntu" w:eastAsia="Calibri" w:hAnsi="Ubuntu" w:cs="Arial"/>
          <w:color w:val="000000" w:themeColor="text1"/>
          <w:sz w:val="22"/>
        </w:rPr>
        <w:t xml:space="preserve">Tiekėjas savo pasiūlyme privalo nurodyti, kokiai sutarties daliai ir kokius subtiekėjus, jeigu jie pasiūlymo teikimo metu yra žinomi, jis ketina pasitelkti. </w:t>
      </w:r>
    </w:p>
    <w:p w14:paraId="0FB37171" w14:textId="77777777" w:rsidR="006A3AA3" w:rsidRPr="00A84291" w:rsidRDefault="006A3AA3" w:rsidP="00FA11FF">
      <w:pPr>
        <w:pStyle w:val="Sraopastraipa"/>
        <w:numPr>
          <w:ilvl w:val="1"/>
          <w:numId w:val="19"/>
        </w:numPr>
        <w:tabs>
          <w:tab w:val="left" w:pos="1276"/>
        </w:tabs>
        <w:spacing w:after="0" w:line="240" w:lineRule="auto"/>
        <w:ind w:left="0" w:firstLine="567"/>
        <w:rPr>
          <w:rFonts w:ascii="Ubuntu" w:eastAsia="Yu Mincho" w:hAnsi="Ubuntu" w:cs="Arial"/>
          <w:sz w:val="22"/>
        </w:rPr>
      </w:pPr>
      <w:r w:rsidRPr="00A84291">
        <w:rPr>
          <w:rFonts w:ascii="Ubuntu" w:eastAsia="Calibri" w:hAnsi="Ubuntu" w:cs="Arial"/>
          <w:sz w:val="22"/>
        </w:rPr>
        <w:t>Skirtingi tiekėjai gali pasitelkti tuos pačius subtiekėjus, tačiau tai negali sąlygoti draudžiamų susitarimų</w:t>
      </w:r>
      <w:r w:rsidRPr="00A84291">
        <w:rPr>
          <w:rFonts w:ascii="Ubuntu" w:eastAsia="Yu Mincho" w:hAnsi="Ubuntu" w:cs="Arial"/>
          <w:sz w:val="22"/>
        </w:rPr>
        <w:t>.</w:t>
      </w:r>
    </w:p>
    <w:p w14:paraId="7213A555" w14:textId="77777777" w:rsidR="006A3AA3" w:rsidRPr="00A84291" w:rsidRDefault="006A3AA3" w:rsidP="00FA11FF">
      <w:pPr>
        <w:numPr>
          <w:ilvl w:val="1"/>
          <w:numId w:val="19"/>
        </w:numPr>
        <w:spacing w:after="0" w:line="240" w:lineRule="auto"/>
        <w:ind w:left="0" w:firstLine="567"/>
        <w:contextualSpacing/>
        <w:rPr>
          <w:rFonts w:ascii="Ubuntu" w:eastAsia="Yu Mincho" w:hAnsi="Ubuntu" w:cs="Arial"/>
          <w:sz w:val="22"/>
        </w:rPr>
      </w:pPr>
      <w:r w:rsidRPr="00A84291">
        <w:rPr>
          <w:rFonts w:ascii="Ubuntu" w:eastAsia="Calibri" w:hAnsi="Ubuntu" w:cs="Arial"/>
          <w:color w:val="000000"/>
          <w:sz w:val="22"/>
        </w:rPr>
        <w:t>S</w:t>
      </w:r>
      <w:r w:rsidRPr="00A84291">
        <w:rPr>
          <w:rFonts w:ascii="Ubuntu" w:eastAsia="Yu Mincho" w:hAnsi="Ubuntu" w:cs="Arial"/>
          <w:sz w:val="22"/>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6BAB14D" w14:textId="77777777" w:rsidR="006A3AA3" w:rsidRPr="00A84291" w:rsidRDefault="006A3AA3" w:rsidP="00FA11FF">
      <w:pPr>
        <w:pStyle w:val="Sraopastraipa"/>
        <w:numPr>
          <w:ilvl w:val="1"/>
          <w:numId w:val="19"/>
        </w:numPr>
        <w:spacing w:after="0" w:line="240" w:lineRule="auto"/>
        <w:ind w:left="0" w:firstLine="567"/>
        <w:rPr>
          <w:rFonts w:ascii="Ubuntu" w:eastAsia="Yu Mincho" w:hAnsi="Ubuntu" w:cs="Arial"/>
          <w:sz w:val="22"/>
        </w:rPr>
      </w:pPr>
      <w:r w:rsidRPr="00A84291">
        <w:rPr>
          <w:rFonts w:ascii="Ubuntu" w:eastAsia="Yu Mincho" w:hAnsi="Ubuntu" w:cs="Arial"/>
          <w:sz w:val="22"/>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7330C7E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171457A"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TIEKĖJŲ GRUPĖS DALYVAVIMAS</w:t>
      </w:r>
    </w:p>
    <w:p w14:paraId="61833674"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1CCF7E1" w14:textId="77777777" w:rsidR="006A3AA3" w:rsidRPr="00A84291" w:rsidRDefault="006A3AA3" w:rsidP="006A3AA3">
      <w:pPr>
        <w:pStyle w:val="Sraopastraipa"/>
        <w:numPr>
          <w:ilvl w:val="1"/>
          <w:numId w:val="21"/>
        </w:numPr>
        <w:spacing w:after="120" w:line="240" w:lineRule="auto"/>
        <w:ind w:left="0" w:firstLine="567"/>
        <w:rPr>
          <w:rFonts w:ascii="Ubuntu" w:eastAsia="Yu Mincho" w:hAnsi="Ubuntu" w:cs="Arial"/>
          <w:sz w:val="22"/>
        </w:rPr>
      </w:pPr>
      <w:bookmarkStart w:id="10" w:name="_Hlk90910113"/>
      <w:r w:rsidRPr="00A84291">
        <w:rPr>
          <w:rFonts w:ascii="Ubuntu" w:eastAsia="Yu Mincho" w:hAnsi="Ubuntu" w:cs="Arial"/>
          <w:sz w:val="22"/>
        </w:rPr>
        <w:t>Pasiūlymą gali pateikti tiekėjų grupė. Pirkime pasiūlymą teikianti tiekėjų grupė su pasiūlymu turi pateikti JVS kopiją. JVS privalo būti nurodyta:</w:t>
      </w:r>
    </w:p>
    <w:p w14:paraId="2F4E3041" w14:textId="77777777" w:rsidR="006A3AA3" w:rsidRPr="00A84291" w:rsidRDefault="006A3AA3" w:rsidP="006A3AA3">
      <w:pPr>
        <w:pStyle w:val="Sraopastraipa"/>
        <w:numPr>
          <w:ilvl w:val="2"/>
          <w:numId w:val="21"/>
        </w:numPr>
        <w:spacing w:after="0" w:line="240" w:lineRule="auto"/>
        <w:ind w:left="0" w:firstLine="567"/>
        <w:rPr>
          <w:rFonts w:ascii="Ubuntu" w:eastAsia="Yu Mincho" w:hAnsi="Ubuntu" w:cs="Arial"/>
          <w:sz w:val="22"/>
        </w:rPr>
      </w:pPr>
      <w:r w:rsidRPr="00A84291">
        <w:rPr>
          <w:rFonts w:ascii="Ubuntu" w:eastAsia="Yu Mincho" w:hAnsi="Ubuntu" w:cs="Arial"/>
          <w:sz w:val="22"/>
        </w:rPr>
        <w:t>tiekėjų grupės sudėtis ir kiekvieno tiekėjų grupės dalyvio įsipareigojimai vykdant numatomą su Perkančiuoju subjektu sudaryti sutartį,</w:t>
      </w:r>
      <w:r w:rsidRPr="00A84291">
        <w:rPr>
          <w:rFonts w:ascii="Ubuntu" w:hAnsi="Ubuntu" w:cs="Arial"/>
          <w:sz w:val="22"/>
        </w:rPr>
        <w:t xml:space="preserve"> šių įsipareigojimų vertės dalis, išreikšta procentiniu dydžiu, įeinanti į bendrą šios sutarties vertę</w:t>
      </w:r>
      <w:r w:rsidRPr="00A84291">
        <w:rPr>
          <w:rFonts w:ascii="Ubuntu" w:eastAsia="Yu Mincho" w:hAnsi="Ubuntu" w:cs="Arial"/>
          <w:sz w:val="22"/>
        </w:rPr>
        <w:t>;</w:t>
      </w:r>
    </w:p>
    <w:p w14:paraId="659E0C53" w14:textId="43B9EC9C" w:rsidR="006A3AA3" w:rsidRPr="00A84291" w:rsidRDefault="006A3AA3" w:rsidP="006A3AA3">
      <w:pPr>
        <w:numPr>
          <w:ilvl w:val="2"/>
          <w:numId w:val="21"/>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solidari</w:t>
      </w:r>
      <w:r w:rsidRPr="00A84291">
        <w:rPr>
          <w:rFonts w:ascii="Ubuntu" w:hAnsi="Ubuntu" w:cs="Arial"/>
          <w:sz w:val="22"/>
        </w:rPr>
        <w:t xml:space="preserve"> visų JVS šalių</w:t>
      </w:r>
      <w:r w:rsidR="009E4F0A" w:rsidRPr="00A84291">
        <w:rPr>
          <w:rFonts w:ascii="Ubuntu" w:hAnsi="Ubuntu" w:cs="Arial"/>
          <w:sz w:val="22"/>
        </w:rPr>
        <w:t xml:space="preserve"> </w:t>
      </w:r>
      <w:r w:rsidRPr="00A84291">
        <w:rPr>
          <w:rFonts w:ascii="Ubuntu" w:eastAsia="Yu Mincho" w:hAnsi="Ubuntu" w:cs="Arial"/>
          <w:sz w:val="22"/>
        </w:rPr>
        <w:t xml:space="preserve">(kiekvieno tiekėjų grupės dalyvio atskirai ir visų kartu) </w:t>
      </w:r>
      <w:r w:rsidRPr="00A84291">
        <w:rPr>
          <w:rFonts w:ascii="Ubuntu" w:hAnsi="Ubuntu" w:cs="Arial"/>
          <w:sz w:val="22"/>
        </w:rPr>
        <w:t>atsakomybė</w:t>
      </w:r>
      <w:r w:rsidRPr="00A84291">
        <w:rPr>
          <w:rFonts w:ascii="Ubuntu" w:eastAsia="Yu Mincho" w:hAnsi="Ubuntu" w:cs="Arial"/>
          <w:sz w:val="22"/>
        </w:rPr>
        <w:t xml:space="preserve"> už iš pirkimo ar sutarties kylančių įsipareigojimų ir prievolių Perkančiajam subjektui </w:t>
      </w:r>
      <w:r w:rsidRPr="00A84291">
        <w:rPr>
          <w:rFonts w:ascii="Ubuntu" w:eastAsia="Yu Mincho" w:hAnsi="Ubuntu" w:cs="Arial"/>
          <w:sz w:val="22"/>
        </w:rPr>
        <w:lastRenderedPageBreak/>
        <w:t>nevykdymą (nepriklausomai nuo jų įnašo pagal JVS)</w:t>
      </w:r>
      <w:r w:rsidRPr="00A84291">
        <w:rPr>
          <w:rFonts w:ascii="Ubuntu" w:hAnsi="Ubuntu" w:cs="Arial"/>
          <w:sz w:val="22"/>
        </w:rPr>
        <w:t>, įskaitant ir tokius iš sutarties kylančius bendrus įsipareigojimus, kurie savo esme tęstųsi ilgiau nei sutartis ar JVS terminas</w:t>
      </w:r>
      <w:r w:rsidRPr="00A84291">
        <w:rPr>
          <w:rFonts w:ascii="Ubuntu" w:eastAsia="Yu Mincho" w:hAnsi="Ubuntu" w:cs="Arial"/>
          <w:sz w:val="22"/>
        </w:rPr>
        <w:t>;</w:t>
      </w:r>
    </w:p>
    <w:p w14:paraId="7B4BAD68"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JVS narys, atstovaujantis tiekėjų grupę (su kuriuo Perkantysis subjektas turėtų tvarkyti bendrus reikalus, susijusius su pirkimu: bendrauti pasiūlymo vertinimo metu kylančiais klausimais, teikti su pasiūlymo įvertinimu susijusią informaciją ir pasirašyti Sutartį);</w:t>
      </w:r>
    </w:p>
    <w:p w14:paraId="21486625"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 xml:space="preserve">JVS narys, įgaliotas teikti sąskaitas faktūras/ PVM sąskaitas faktūras atsiskaitymams (mokėjimai bus atliekami tik vienam iš JVS narių) ir pasirašyti su sutarties įgyvendinimu susijusius dokumentus. </w:t>
      </w:r>
    </w:p>
    <w:p w14:paraId="71835A8D" w14:textId="77777777" w:rsidR="006A3AA3" w:rsidRPr="00A84291" w:rsidRDefault="006A3AA3" w:rsidP="006A3AA3">
      <w:pPr>
        <w:numPr>
          <w:ilvl w:val="1"/>
          <w:numId w:val="21"/>
        </w:numPr>
        <w:tabs>
          <w:tab w:val="left" w:pos="709"/>
        </w:tabs>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Jeigu specialiosiose Pirkimo sąlygose nenurodyta kitaip, Perkantysis subjektas</w:t>
      </w:r>
      <w:r w:rsidRPr="00A84291">
        <w:rPr>
          <w:rFonts w:ascii="Ubuntu" w:eastAsia="Yu Mincho" w:hAnsi="Ubuntu" w:cs="Arial"/>
          <w:color w:val="000000"/>
          <w:sz w:val="22"/>
        </w:rPr>
        <w:t xml:space="preserve"> nereikalauja, kad </w:t>
      </w:r>
      <w:r w:rsidRPr="00A84291">
        <w:rPr>
          <w:rFonts w:ascii="Ubuntu" w:eastAsia="Yu Mincho" w:hAnsi="Ubuntu" w:cs="Arial"/>
          <w:bCs/>
          <w:sz w:val="22"/>
        </w:rPr>
        <w:t>tiekėjų grupės</w:t>
      </w:r>
      <w:r w:rsidRPr="00A84291">
        <w:rPr>
          <w:rFonts w:ascii="Ubuntu" w:eastAsia="Yu Mincho" w:hAnsi="Ubuntu" w:cs="Arial"/>
          <w:color w:val="000000"/>
          <w:sz w:val="22"/>
        </w:rPr>
        <w:t xml:space="preserve"> pateiktą pasiūlymą pripažinus laimėjusiu ir pasiūlius sudaryti sutartį, ši </w:t>
      </w:r>
      <w:r w:rsidRPr="00A84291">
        <w:rPr>
          <w:rFonts w:ascii="Ubuntu" w:eastAsia="Yu Mincho" w:hAnsi="Ubuntu" w:cs="Arial"/>
          <w:bCs/>
          <w:sz w:val="22"/>
        </w:rPr>
        <w:t>tiekėjų</w:t>
      </w:r>
      <w:r w:rsidRPr="00A84291">
        <w:rPr>
          <w:rFonts w:ascii="Ubuntu" w:eastAsia="Yu Mincho" w:hAnsi="Ubuntu" w:cs="Arial"/>
          <w:color w:val="000000"/>
          <w:sz w:val="22"/>
        </w:rPr>
        <w:t xml:space="preserve"> grupė įgytų tam tikrą teisinę formą. </w:t>
      </w:r>
    </w:p>
    <w:p w14:paraId="5735CD81" w14:textId="77777777" w:rsidR="006A3AA3" w:rsidRPr="00A84291" w:rsidRDefault="006A3AA3" w:rsidP="006A3AA3">
      <w:pPr>
        <w:numPr>
          <w:ilvl w:val="1"/>
          <w:numId w:val="21"/>
        </w:numPr>
        <w:tabs>
          <w:tab w:val="left" w:pos="1276"/>
        </w:tabs>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Tiekėjui, teikiančiam pasiūlymą savarankiškai ar kaip tiekėjų grupės nariui, nedraudžiama būti kito tiekėjo subtiekėju ar ūkio subjektu, kurio pajėgumais remiamasi kitas tiekėjas, tame pačiame pirkime. </w:t>
      </w:r>
    </w:p>
    <w:bookmarkEnd w:id="10"/>
    <w:p w14:paraId="4619B87C"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3C75917"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REIKALAVIMAI PASIŪLYMŲ RENGIMUI IR PATEIKIMUI</w:t>
      </w:r>
    </w:p>
    <w:p w14:paraId="71B1C4B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BD44F89" w14:textId="7E2ECFE2"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Pasiūlymas turi būti parengtas ir pateiktas pagal </w:t>
      </w:r>
      <w:r w:rsidRPr="00A84291">
        <w:rPr>
          <w:rFonts w:ascii="Ubuntu" w:eastAsia="Yu Mincho" w:hAnsi="Ubuntu" w:cs="Arial"/>
          <w:sz w:val="22"/>
        </w:rPr>
        <w:t>P</w:t>
      </w:r>
      <w:r w:rsidRPr="00A84291">
        <w:rPr>
          <w:rFonts w:ascii="Ubuntu" w:hAnsi="Ubuntu" w:cs="Arial"/>
          <w:sz w:val="22"/>
        </w:rPr>
        <w:t xml:space="preserve">irkimo sąlygų reikalavimus, užpildant pasiūlymo formą. Jeigu specialiosiose </w:t>
      </w:r>
      <w:r w:rsidRPr="00A84291">
        <w:rPr>
          <w:rFonts w:ascii="Ubuntu" w:eastAsia="Yu Mincho" w:hAnsi="Ubuntu" w:cs="Arial"/>
          <w:sz w:val="22"/>
        </w:rPr>
        <w:t>P</w:t>
      </w:r>
      <w:r w:rsidRPr="00A84291">
        <w:rPr>
          <w:rFonts w:ascii="Ubuntu" w:hAnsi="Ubuntu" w:cs="Arial"/>
          <w:sz w:val="22"/>
        </w:rPr>
        <w:t xml:space="preserve">irkimo sąlygose nenurodyta kitaip, pasiūlymą ir kartu su juo teikiamus dokumentus, visas pasiūlymo sudedamąsias dalis </w:t>
      </w:r>
      <w:r w:rsidR="008659A5">
        <w:rPr>
          <w:rFonts w:ascii="Ubuntu" w:hAnsi="Ubuntu" w:cs="Arial"/>
          <w:sz w:val="22"/>
        </w:rPr>
        <w:t>tiekėjai</w:t>
      </w:r>
      <w:r w:rsidRPr="00A84291">
        <w:rPr>
          <w:rFonts w:ascii="Ubuntu" w:hAnsi="Ubuntu" w:cs="Arial"/>
          <w:sz w:val="22"/>
        </w:rPr>
        <w:t xml:space="preserve"> privalo pateikti elektronine forma (tiesiogiai suformuotus elektroninėmis priemonėmis arba pateikiant skaitmenines dokumentų kopijas), naudojant CVP IS priemones.</w:t>
      </w:r>
    </w:p>
    <w:p w14:paraId="2AFC174F" w14:textId="41D5FAEB" w:rsidR="006A3AA3" w:rsidRPr="00A84291" w:rsidRDefault="006A3AA3" w:rsidP="006A3AA3">
      <w:pPr>
        <w:pStyle w:val="Sraopastraipa"/>
        <w:numPr>
          <w:ilvl w:val="1"/>
          <w:numId w:val="21"/>
        </w:numPr>
        <w:tabs>
          <w:tab w:val="left" w:pos="567"/>
        </w:tabs>
        <w:spacing w:after="0" w:line="240" w:lineRule="auto"/>
        <w:ind w:left="0" w:firstLine="567"/>
        <w:rPr>
          <w:rFonts w:ascii="Ubuntu" w:hAnsi="Ubuntu" w:cs="Arial"/>
          <w:sz w:val="22"/>
        </w:rPr>
      </w:pPr>
      <w:r w:rsidRPr="00A84291">
        <w:rPr>
          <w:rFonts w:ascii="Ubuntu" w:hAnsi="Ubuntu" w:cs="Arial"/>
          <w:sz w:val="22"/>
        </w:rPr>
        <w:t xml:space="preserve">Pasiūlymas turi būti pateiktas iki Skelbime </w:t>
      </w:r>
      <w:r w:rsidR="00EE26EB">
        <w:rPr>
          <w:rFonts w:ascii="Ubuntu" w:hAnsi="Ubuntu" w:cs="Arial"/>
          <w:sz w:val="22"/>
        </w:rPr>
        <w:t xml:space="preserve">ir kvietime </w:t>
      </w:r>
      <w:r w:rsidRPr="00A84291">
        <w:rPr>
          <w:rFonts w:ascii="Ubuntu" w:hAnsi="Ubuntu" w:cs="Arial"/>
          <w:sz w:val="22"/>
        </w:rPr>
        <w:t xml:space="preserve">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A84291">
        <w:rPr>
          <w:rFonts w:ascii="Ubuntu" w:hAnsi="Ubuntu" w:cs="Arial"/>
          <w:i/>
          <w:iCs/>
          <w:sz w:val="22"/>
          <w:shd w:val="clear" w:color="auto" w:fill="FFFFFF"/>
        </w:rPr>
        <w:t>Rekomendacijose dėl veiksmų, kurių turėtų imtis pirkimo vykdytojai ir tiekėjai, sutrikus Centrinės viešųjų pirkimų informacinės sistemos veikimui</w:t>
      </w:r>
      <w:r w:rsidRPr="00A84291">
        <w:rPr>
          <w:rFonts w:ascii="Ubuntu" w:hAnsi="Ubuntu" w:cs="Arial"/>
          <w:sz w:val="22"/>
          <w:shd w:val="clear" w:color="auto" w:fill="FFFFFF"/>
        </w:rPr>
        <w:t>, patvirtintose</w:t>
      </w:r>
      <w:r w:rsidRPr="00A84291">
        <w:rPr>
          <w:rFonts w:ascii="Ubuntu" w:hAnsi="Ubuntu" w:cs="Arial"/>
          <w:sz w:val="22"/>
        </w:rPr>
        <w:t xml:space="preserve"> </w:t>
      </w:r>
      <w:r w:rsidRPr="00A84291">
        <w:rPr>
          <w:rFonts w:ascii="Ubuntu" w:hAnsi="Ubuntu" w:cs="Arial"/>
          <w:sz w:val="22"/>
          <w:shd w:val="clear" w:color="auto" w:fill="FFFFFF"/>
        </w:rPr>
        <w:t>Viešųjų pirkimų tarnybos direktoriaus 2018 m. kovo 15 d. įsakymu Nr. 1S-31.</w:t>
      </w:r>
    </w:p>
    <w:p w14:paraId="2416F1B1"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Tiekėjas pasiūlyme turi aiškiai nurodyti, kuri pasiūlymo informacija yra </w:t>
      </w:r>
      <w:r w:rsidRPr="00A84291">
        <w:rPr>
          <w:rFonts w:ascii="Ubuntu" w:hAnsi="Ubuntu" w:cs="Arial"/>
          <w:b/>
          <w:bCs/>
          <w:sz w:val="22"/>
        </w:rPr>
        <w:t>konfidenciali</w:t>
      </w:r>
      <w:r w:rsidRPr="00A84291">
        <w:rPr>
          <w:rFonts w:ascii="Ubuntu" w:hAnsi="Ubuntu" w:cs="Arial"/>
          <w:sz w:val="22"/>
        </w:rPr>
        <w:t xml:space="preserve">, vadovaujantis PĮ 32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w:t>
      </w:r>
      <w:r w:rsidRPr="00A84291">
        <w:rPr>
          <w:rFonts w:ascii="Ubuntu" w:eastAsia="Yu Mincho" w:hAnsi="Ubuntu" w:cs="Arial"/>
          <w:sz w:val="22"/>
        </w:rPr>
        <w:t>P</w:t>
      </w:r>
      <w:r w:rsidRPr="00A84291">
        <w:rPr>
          <w:rFonts w:ascii="Ubuntu" w:hAnsi="Ubuntu" w:cs="Arial"/>
          <w:sz w:val="22"/>
        </w:rPr>
        <w:t>erkančiojo subjekto nurodytą terminą</w:t>
      </w:r>
      <w:r w:rsidRPr="00A84291">
        <w:rPr>
          <w:rFonts w:ascii="Ubuntu" w:hAnsi="Ubuntu" w:cs="Arial"/>
          <w:color w:val="000000" w:themeColor="text1"/>
          <w:sz w:val="22"/>
        </w:rPr>
        <w:t xml:space="preserve"> (kuris negali būti trumpesnis kaip  3 darbo dienos) </w:t>
      </w:r>
      <w:r w:rsidRPr="00A84291">
        <w:rPr>
          <w:rFonts w:ascii="Ubuntu" w:hAnsi="Ubuntu" w:cs="Arial"/>
          <w:sz w:val="22"/>
        </w:rPr>
        <w:t xml:space="preserve">nepateiks tokių įrodymų arba nepateiks pagrįstų argumentų ir (ar) įrodymų, jog informacija pagrįstai nurodyta kaip konfidenciali, bus laikoma, kad tokia informacija yra nekonfidenciali. Gavusi </w:t>
      </w:r>
      <w:r w:rsidRPr="00A84291">
        <w:rPr>
          <w:rFonts w:ascii="Ubuntu" w:eastAsia="Yu Mincho" w:hAnsi="Ubuntu" w:cs="Arial"/>
          <w:sz w:val="22"/>
        </w:rPr>
        <w:t>P</w:t>
      </w:r>
      <w:r w:rsidRPr="00A84291">
        <w:rPr>
          <w:rFonts w:ascii="Ubuntu" w:hAnsi="Ubuntu" w:cs="Arial"/>
          <w:sz w:val="22"/>
        </w:rPr>
        <w:t xml:space="preserve">irkime dalyvaujančio tiekėjo prašymą susipažinti su tiekėjo pasiūlymu, kuriame nurodyta konfidenciali informacija, </w:t>
      </w:r>
      <w:r w:rsidRPr="00A84291">
        <w:rPr>
          <w:rFonts w:ascii="Ubuntu" w:eastAsia="Yu Mincho" w:hAnsi="Ubuntu" w:cs="Arial"/>
          <w:sz w:val="22"/>
        </w:rPr>
        <w:t>P</w:t>
      </w:r>
      <w:r w:rsidRPr="00A84291">
        <w:rPr>
          <w:rFonts w:ascii="Ubuntu" w:hAnsi="Ubuntu" w:cs="Arial"/>
          <w:sz w:val="22"/>
        </w:rPr>
        <w:t xml:space="preserve">erkantysis subjektas suteiks tiek informacijos, kiek reikia tiekėjui sprendžiant dėl poreikio ginti savo teisėtus interesus (kiekvienu konkrečiu atveju individualiai) (pavyzdžiui, pateikdama </w:t>
      </w:r>
      <w:r w:rsidRPr="00A84291">
        <w:rPr>
          <w:rFonts w:ascii="Ubuntu" w:hAnsi="Ubuntu" w:cs="Arial"/>
          <w:sz w:val="22"/>
          <w:shd w:val="clear" w:color="auto" w:fill="FFFFFF"/>
        </w:rPr>
        <w:t>pasiūlymo aspektų santrauką ir jų technines charakteristikas, taip, kad nebūtų galima nustatyti konfidencialios informacijos)</w:t>
      </w:r>
      <w:r w:rsidRPr="00A84291">
        <w:rPr>
          <w:rFonts w:ascii="Ubuntu" w:hAnsi="Ubuntu" w:cs="Arial"/>
          <w:sz w:val="22"/>
        </w:rPr>
        <w:t xml:space="preserve">. Jei tiekėjo pasiūlyme nurodyta konfidenciali informacija, </w:t>
      </w:r>
      <w:r w:rsidRPr="00A84291">
        <w:rPr>
          <w:rFonts w:ascii="Ubuntu" w:eastAsia="Yu Mincho" w:hAnsi="Ubuntu" w:cs="Arial"/>
          <w:sz w:val="22"/>
        </w:rPr>
        <w:t>P</w:t>
      </w:r>
      <w:r w:rsidRPr="00A84291">
        <w:rPr>
          <w:rFonts w:ascii="Ubuntu" w:hAnsi="Ubuntu" w:cs="Arial"/>
          <w:sz w:val="22"/>
        </w:rPr>
        <w:t xml:space="preserve">erkančiojo subjekto vertinimu, nėra konfidenciali, prieš supažindindama kitą tiekėją su tokiu pasiūlymu, ji apie tokius savo ketinimus informuos konfidencialią informaciją pasiūlyme nurodžiusį tiekėją.  </w:t>
      </w:r>
    </w:p>
    <w:p w14:paraId="1F42CB6D"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eastAsia="Arial" w:hAnsi="Ubuntu" w:cs="Arial"/>
          <w:color w:val="000000" w:themeColor="text1"/>
          <w:sz w:val="22"/>
        </w:rPr>
        <w:lastRenderedPageBreak/>
        <w:t xml:space="preserve">Apskaičiuojant kainą, turi būti atsižvelgta į visą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dokumentuose nurodytą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w:t>
      </w:r>
      <w:r w:rsidRPr="00A84291">
        <w:rPr>
          <w:rFonts w:ascii="Ubuntu" w:eastAsia="Yu Mincho" w:hAnsi="Ubuntu" w:cs="Arial"/>
          <w:sz w:val="22"/>
        </w:rPr>
        <w:t>P</w:t>
      </w:r>
      <w:r w:rsidRPr="00A84291">
        <w:rPr>
          <w:rFonts w:ascii="Ubuntu" w:eastAsia="Arial" w:hAnsi="Ubuntu" w:cs="Arial"/>
          <w:color w:val="000000" w:themeColor="text1"/>
          <w:sz w:val="22"/>
        </w:rPr>
        <w:t xml:space="preserve">irkimo sąlygose nenumatyta kitaip, </w:t>
      </w:r>
      <w:r w:rsidRPr="00A84291">
        <w:rPr>
          <w:rFonts w:ascii="Ubuntu" w:eastAsia="Arial" w:hAnsi="Ubuntu" w:cs="Arial"/>
          <w:b/>
          <w:bCs/>
          <w:color w:val="000000" w:themeColor="text1"/>
          <w:sz w:val="22"/>
        </w:rPr>
        <w:t>pasiūlymų kainos bus vertinamos ir lyginamos su visais mokesčiais.</w:t>
      </w:r>
      <w:r w:rsidRPr="00A84291">
        <w:rPr>
          <w:rFonts w:ascii="Ubuntu" w:eastAsia="Arial" w:hAnsi="Ubuntu" w:cs="Arial"/>
          <w:color w:val="000000" w:themeColor="text1"/>
          <w:sz w:val="22"/>
        </w:rPr>
        <w:t xml:space="preserve"> Į pasiūlymo kainą privalo būti įskaičiuoti visi mokesčiai bei visos</w:t>
      </w:r>
      <w:r w:rsidRPr="00A84291">
        <w:rPr>
          <w:rFonts w:ascii="Ubuntu" w:eastAsia="Arial" w:hAnsi="Ubuntu" w:cs="Arial"/>
          <w:b/>
          <w:bCs/>
          <w:color w:val="000000" w:themeColor="text1"/>
          <w:sz w:val="22"/>
        </w:rPr>
        <w:t xml:space="preserve"> </w:t>
      </w:r>
      <w:r w:rsidRPr="00A84291">
        <w:rPr>
          <w:rFonts w:ascii="Ubuntu" w:eastAsia="Arial" w:hAnsi="Ubuntu" w:cs="Arial"/>
          <w:color w:val="000000" w:themeColor="text1"/>
          <w:sz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082C9F2"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hAnsi="Ubuntu" w:cs="Arial"/>
          <w:bCs/>
          <w:iCs/>
          <w:sz w:val="22"/>
        </w:rPr>
        <w:t xml:space="preserve">Pasiūlymas galioja jame tiekėjo nurodytą laiką, </w:t>
      </w:r>
      <w:r w:rsidRPr="00A84291">
        <w:rPr>
          <w:rFonts w:ascii="Ubuntu" w:hAnsi="Ubuntu" w:cs="Arial"/>
          <w:bCs/>
          <w:sz w:val="22"/>
        </w:rPr>
        <w:t xml:space="preserve">tačiau ne trumpiau nei numatyta specialiosiose </w:t>
      </w:r>
      <w:r w:rsidRPr="00A84291">
        <w:rPr>
          <w:rFonts w:ascii="Ubuntu" w:eastAsia="Yu Mincho" w:hAnsi="Ubuntu" w:cs="Arial"/>
          <w:sz w:val="22"/>
        </w:rPr>
        <w:t>P</w:t>
      </w:r>
      <w:r w:rsidRPr="00A84291">
        <w:rPr>
          <w:rFonts w:ascii="Ubuntu" w:hAnsi="Ubuntu" w:cs="Arial"/>
          <w:sz w:val="22"/>
        </w:rPr>
        <w:t>irkimo sąlygose</w:t>
      </w:r>
      <w:r w:rsidRPr="00A84291">
        <w:rPr>
          <w:rFonts w:ascii="Ubuntu" w:hAnsi="Ubuntu" w:cs="Arial"/>
          <w:bCs/>
          <w:sz w:val="22"/>
        </w:rPr>
        <w:t xml:space="preserve">. Jeigu pasiūlyme nenurodytas jo galiojimo laikas, laikoma, kad pasiūlymas galioja tiek, kiek numatyta specialiosiose </w:t>
      </w:r>
      <w:r w:rsidRPr="00A84291">
        <w:rPr>
          <w:rFonts w:ascii="Ubuntu" w:eastAsia="Yu Mincho" w:hAnsi="Ubuntu" w:cs="Arial"/>
          <w:sz w:val="22"/>
        </w:rPr>
        <w:t>P</w:t>
      </w:r>
      <w:r w:rsidRPr="00A84291">
        <w:rPr>
          <w:rFonts w:ascii="Ubuntu" w:hAnsi="Ubuntu" w:cs="Arial"/>
          <w:bCs/>
          <w:sz w:val="22"/>
        </w:rPr>
        <w:t>irkimo sąlygose</w:t>
      </w:r>
      <w:r w:rsidRPr="00A84291">
        <w:rPr>
          <w:rFonts w:ascii="Ubuntu" w:hAnsi="Ubuntu" w:cs="Arial"/>
          <w:bCs/>
          <w:iCs/>
          <w:sz w:val="22"/>
        </w:rPr>
        <w:t>.</w:t>
      </w:r>
    </w:p>
    <w:p w14:paraId="148A2F58"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Perkantysis subjektas turi teisę prašyti, kad tiekėjai pratęstų pasiūlymų galiojimą iki konkrečiai nurodyto termino. </w:t>
      </w:r>
    </w:p>
    <w:p w14:paraId="14470210"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0326D10B"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Jei specialiosiose </w:t>
      </w:r>
      <w:r w:rsidRPr="00A84291">
        <w:rPr>
          <w:rFonts w:ascii="Ubuntu" w:eastAsia="Yu Mincho" w:hAnsi="Ubuntu" w:cs="Arial"/>
          <w:sz w:val="22"/>
        </w:rPr>
        <w:t>P</w:t>
      </w:r>
      <w:r w:rsidRPr="00A84291">
        <w:rPr>
          <w:rFonts w:ascii="Ubuntu" w:hAnsi="Ubuntu" w:cs="Arial"/>
          <w:sz w:val="22"/>
        </w:rPr>
        <w:t xml:space="preserve">irkimo sąlygose nenurodyta kitaip, </w:t>
      </w:r>
      <w:r w:rsidRPr="00A84291">
        <w:rPr>
          <w:rFonts w:ascii="Ubuntu" w:hAnsi="Ubuntu" w:cs="Arial"/>
          <w:b/>
          <w:bCs/>
          <w:sz w:val="22"/>
        </w:rPr>
        <w:t>pasiūlymas turi būti parengtas lietuvių kalba</w:t>
      </w:r>
      <w:r w:rsidRPr="00A84291">
        <w:rPr>
          <w:rFonts w:ascii="Ubuntu" w:hAnsi="Ubuntu" w:cs="Arial"/>
          <w:sz w:val="22"/>
        </w:rPr>
        <w:t xml:space="preserve">. Jei su pasiūlymu pateikiami dokumentai </w:t>
      </w:r>
      <w:r w:rsidRPr="00A84291">
        <w:rPr>
          <w:rFonts w:ascii="Ubuntu" w:eastAsia="Calibri" w:hAnsi="Ubuntu" w:cs="Arial"/>
          <w:sz w:val="22"/>
        </w:rPr>
        <w:t xml:space="preserve">negali būti pateikti lietuvių kalba, šie dokumentai turi būti pateikti originalo kalba, pridedant jų vertimą į lietuvių kalbą (vertimas turi būti patvirtintas vertimą atlikusio asmens parašu). </w:t>
      </w:r>
      <w:r w:rsidRPr="00A84291">
        <w:rPr>
          <w:rFonts w:ascii="Ubuntu" w:hAnsi="Ubuntu" w:cs="Arial"/>
          <w:sz w:val="22"/>
        </w:rPr>
        <w:t xml:space="preserve">Perkantysis subjektas specialiosiose </w:t>
      </w:r>
      <w:r w:rsidRPr="00A84291">
        <w:rPr>
          <w:rFonts w:ascii="Ubuntu" w:eastAsia="Yu Mincho" w:hAnsi="Ubuntu" w:cs="Arial"/>
          <w:sz w:val="22"/>
        </w:rPr>
        <w:t>P</w:t>
      </w:r>
      <w:r w:rsidRPr="00A84291">
        <w:rPr>
          <w:rFonts w:ascii="Ubuntu" w:hAnsi="Ubuntu" w:cs="Arial"/>
          <w:sz w:val="22"/>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32E5370" w14:textId="77777777" w:rsidR="006A3AA3"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Pasiūlyme kaina nurodoma eurais</w:t>
      </w:r>
      <w:r w:rsidRPr="00A84291">
        <w:rPr>
          <w:rFonts w:ascii="Ubuntu" w:eastAsia="Calibri" w:hAnsi="Ubuntu" w:cs="Arial"/>
          <w:sz w:val="22"/>
        </w:rPr>
        <w:t>.</w:t>
      </w:r>
      <w:r w:rsidRPr="00A84291">
        <w:rPr>
          <w:rFonts w:ascii="Ubuntu" w:hAnsi="Ubuntu" w:cs="Arial"/>
          <w:sz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3BDC1EC" w14:textId="3DE32A81" w:rsidR="00412067" w:rsidRPr="00A84291" w:rsidRDefault="008659A5" w:rsidP="006A3AA3">
      <w:pPr>
        <w:pStyle w:val="Sraopastraipa"/>
        <w:numPr>
          <w:ilvl w:val="1"/>
          <w:numId w:val="21"/>
        </w:numPr>
        <w:spacing w:after="0" w:line="240" w:lineRule="auto"/>
        <w:ind w:left="0" w:firstLine="567"/>
        <w:rPr>
          <w:rFonts w:ascii="Ubuntu" w:hAnsi="Ubuntu" w:cs="Arial"/>
          <w:sz w:val="22"/>
        </w:rPr>
      </w:pPr>
      <w:r>
        <w:rPr>
          <w:rFonts w:ascii="Ubuntu" w:hAnsi="Ubuntu" w:cs="Arial"/>
          <w:sz w:val="22"/>
        </w:rPr>
        <w:t>Tiekėjo</w:t>
      </w:r>
      <w:r w:rsidR="00744DE3" w:rsidRPr="00744DE3">
        <w:rPr>
          <w:rFonts w:ascii="Ubuntu" w:hAnsi="Ubuntu" w:cs="Arial"/>
          <w:sz w:val="22"/>
        </w:rPr>
        <w:t xml:space="preserve"> pateiktas Pirminis pasiūlymas bus pagrindas deryboms, siekiant susitarti dėl Specialiosiose sąlygose  nurodytų tikslų.</w:t>
      </w:r>
    </w:p>
    <w:p w14:paraId="2343AB4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F4837BA" w14:textId="1D476054" w:rsidR="006A3AA3" w:rsidRPr="00A84291" w:rsidRDefault="00744DE3" w:rsidP="00115948">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PIRMINIŲ </w:t>
      </w:r>
      <w:r w:rsidR="006A3AA3" w:rsidRPr="00A84291">
        <w:rPr>
          <w:rFonts w:ascii="Ubuntu" w:hAnsi="Ubuntu" w:cs="Arial"/>
          <w:b/>
          <w:sz w:val="22"/>
          <w:szCs w:val="22"/>
          <w:lang w:val="lt-LT"/>
        </w:rPr>
        <w:t>PASIŪLYMŲ VERTINIMAS</w:t>
      </w:r>
    </w:p>
    <w:p w14:paraId="308E8F79"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4836D6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842941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FA5A3"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124797E6"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5C2E90F4"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3040E7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19A699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C3739ED"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A8EAF0E"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65ACE1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CDEC3A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4A4F3C0"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8F407" w14:textId="5073EDA8" w:rsidR="00B07864" w:rsidRPr="00B07864" w:rsidRDefault="00B07864" w:rsidP="00736433">
      <w:pPr>
        <w:pStyle w:val="Sraopastraipa"/>
        <w:numPr>
          <w:ilvl w:val="1"/>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 xml:space="preserve">Su Pirminiais pasiūlymais bus susipažįstama Komisijos posėdyje, arba naudojantis elektroninėmis  priemonėmis, nedalyvaujant suinteresuotų </w:t>
      </w:r>
      <w:r w:rsidR="008659A5">
        <w:rPr>
          <w:rFonts w:ascii="Ubuntu" w:hAnsi="Ubuntu" w:cstheme="minorHAnsi"/>
          <w:sz w:val="22"/>
        </w:rPr>
        <w:t>tiekėjų</w:t>
      </w:r>
      <w:r w:rsidRPr="00B07864">
        <w:rPr>
          <w:rFonts w:ascii="Ubuntu" w:hAnsi="Ubuntu" w:cstheme="minorHAnsi"/>
          <w:sz w:val="22"/>
        </w:rPr>
        <w:t xml:space="preserve"> atstovams. Posėdžio, kuriame bus susipažįstama su Pirminiais pasiūlymais, data, laikas ir vieta bus nurodyta Skelbime pateikti Pirminius pasiūlymus ir CVP IS (kai taikoma).</w:t>
      </w:r>
    </w:p>
    <w:p w14:paraId="7116916C" w14:textId="1364D409" w:rsidR="00B07864" w:rsidRPr="00B07864" w:rsidRDefault="00B07864" w:rsidP="00B07864">
      <w:pPr>
        <w:pStyle w:val="Sraopastraipa"/>
        <w:numPr>
          <w:ilvl w:val="1"/>
          <w:numId w:val="23"/>
        </w:numPr>
        <w:spacing w:after="0" w:line="240" w:lineRule="auto"/>
        <w:ind w:left="0" w:firstLine="567"/>
        <w:rPr>
          <w:rFonts w:ascii="Ubuntu" w:hAnsi="Ubuntu" w:cstheme="minorHAnsi"/>
          <w:i/>
          <w:iCs/>
          <w:color w:val="7030A0"/>
          <w:sz w:val="22"/>
        </w:rPr>
      </w:pPr>
      <w:r w:rsidRPr="00B07864">
        <w:rPr>
          <w:rFonts w:ascii="Ubuntu" w:hAnsi="Ubuntu" w:cstheme="minorHAnsi"/>
          <w:sz w:val="22"/>
        </w:rPr>
        <w:t xml:space="preserve">Pirminių pasiūlymų vertinimo metu patikrinama ar: </w:t>
      </w:r>
    </w:p>
    <w:p w14:paraId="09D5D732" w14:textId="1E2707C2"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pateiktas visa Specialiosiose sąlygose reikalaujama apimtimi;</w:t>
      </w:r>
    </w:p>
    <w:p w14:paraId="6BAD4F7C"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nepateikiamas daugiau kaip vienas Pirminis pasiūlymas, kai pagal Specialiąsias sąlygas tai draudžiama, arba</w:t>
      </w:r>
      <w:r w:rsidRPr="00B07864">
        <w:rPr>
          <w:rFonts w:ascii="Ubuntu" w:hAnsi="Ubuntu" w:cstheme="minorHAnsi"/>
          <w:color w:val="FF0000"/>
          <w:sz w:val="22"/>
        </w:rPr>
        <w:t xml:space="preserve"> </w:t>
      </w:r>
      <w:r w:rsidRPr="00B07864">
        <w:rPr>
          <w:rFonts w:ascii="Ubuntu" w:hAnsi="Ubuntu" w:cstheme="minorHAnsi"/>
          <w:sz w:val="22"/>
        </w:rPr>
        <w:t>pateikiamas alternatyvus pasiūlymas, kai Specialiosiose sąlygose to reikalaujama;</w:t>
      </w:r>
    </w:p>
    <w:p w14:paraId="72CF3C55"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Pirminio pasiūlymo galiojimo terminas nėra trumpesnis nei prašoma;</w:t>
      </w:r>
    </w:p>
    <w:p w14:paraId="134A857D"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atitinka minimalius Specialiosiose sąlygose nustatytus reikalavimus, sąlygas dėl kurių nesiderama;</w:t>
      </w:r>
    </w:p>
    <w:p w14:paraId="2CEFC296" w14:textId="327DE1D2" w:rsidR="00B07864" w:rsidRPr="00B07864" w:rsidRDefault="00AF636F" w:rsidP="00B07864">
      <w:pPr>
        <w:pStyle w:val="Sraopastraipa"/>
        <w:numPr>
          <w:ilvl w:val="1"/>
          <w:numId w:val="23"/>
        </w:numPr>
        <w:spacing w:after="0" w:line="240" w:lineRule="auto"/>
        <w:ind w:left="0" w:firstLine="567"/>
        <w:rPr>
          <w:rFonts w:ascii="Ubuntu" w:hAnsi="Ubuntu" w:cstheme="minorHAnsi"/>
          <w:color w:val="7030A0"/>
          <w:sz w:val="22"/>
        </w:rPr>
      </w:pPr>
      <w:r>
        <w:rPr>
          <w:rFonts w:ascii="Ubuntu" w:hAnsi="Ubuntu" w:cstheme="minorHAnsi"/>
          <w:sz w:val="22"/>
        </w:rPr>
        <w:t>Perkantysis subjektas</w:t>
      </w:r>
      <w:r w:rsidR="00B07864" w:rsidRPr="00B07864">
        <w:rPr>
          <w:rFonts w:ascii="Ubuntu" w:eastAsia="Arial" w:hAnsi="Ubuntu" w:cstheme="minorHAnsi"/>
          <w:sz w:val="22"/>
        </w:rPr>
        <w:t xml:space="preserve"> gali nevertinti viso Pirminio pasiūlymo, jeigu patikrinęs jo dalį nustato, kad, vadovaujantis Pirkimo sąlygų reikalavimais, Pirminis pasiūlymas turi būti atmestas.</w:t>
      </w:r>
    </w:p>
    <w:p w14:paraId="0508B47C" w14:textId="2C844C0C" w:rsidR="00B07864" w:rsidRPr="00B07864" w:rsidRDefault="00E811AB" w:rsidP="00B07864">
      <w:pPr>
        <w:pStyle w:val="Sraopastraipa"/>
        <w:numPr>
          <w:ilvl w:val="1"/>
          <w:numId w:val="23"/>
        </w:numPr>
        <w:spacing w:after="0" w:line="240" w:lineRule="auto"/>
        <w:ind w:left="0" w:firstLine="567"/>
        <w:rPr>
          <w:rFonts w:ascii="Ubuntu" w:eastAsia="Arial" w:hAnsi="Ubuntu" w:cstheme="minorHAnsi"/>
          <w:color w:val="7030A0"/>
          <w:sz w:val="22"/>
        </w:rPr>
      </w:pPr>
      <w:r>
        <w:rPr>
          <w:rFonts w:ascii="Ubuntu" w:hAnsi="Ubuntu" w:cstheme="minorHAnsi"/>
          <w:sz w:val="22"/>
        </w:rPr>
        <w:lastRenderedPageBreak/>
        <w:t>Tiekėjai</w:t>
      </w:r>
      <w:r w:rsidR="00B07864" w:rsidRPr="00B07864">
        <w:rPr>
          <w:rFonts w:ascii="Ubuntu" w:hAnsi="Ubuntu" w:cstheme="minorHAnsi"/>
          <w:sz w:val="22"/>
        </w:rPr>
        <w:t>, kurių Pirminiai pasiūlymai atitiks numatytus reikalavimus, bus kviečiami derėtis.</w:t>
      </w:r>
    </w:p>
    <w:p w14:paraId="3A00B12B" w14:textId="27E2CDEC" w:rsidR="00B07864" w:rsidRPr="00B07864" w:rsidRDefault="00B07864" w:rsidP="00B07864">
      <w:pPr>
        <w:pStyle w:val="Sraopastraipa"/>
        <w:numPr>
          <w:ilvl w:val="1"/>
          <w:numId w:val="23"/>
        </w:numPr>
        <w:spacing w:after="0" w:line="240" w:lineRule="auto"/>
        <w:ind w:left="0" w:firstLine="567"/>
        <w:rPr>
          <w:rFonts w:ascii="Ubuntu" w:hAnsi="Ubuntu" w:cstheme="minorHAnsi"/>
          <w:color w:val="7030A0"/>
          <w:sz w:val="22"/>
        </w:rPr>
      </w:pPr>
      <w:r w:rsidRPr="00B07864">
        <w:rPr>
          <w:rFonts w:ascii="Ubuntu" w:hAnsi="Ubuntu" w:cstheme="minorHAnsi"/>
          <w:sz w:val="22"/>
        </w:rPr>
        <w:t xml:space="preserve">Nustačius, kad </w:t>
      </w:r>
      <w:r w:rsidR="00E811AB">
        <w:rPr>
          <w:rFonts w:ascii="Ubuntu" w:hAnsi="Ubuntu" w:cstheme="minorHAnsi"/>
          <w:sz w:val="22"/>
        </w:rPr>
        <w:t>tiekėjo</w:t>
      </w:r>
      <w:r w:rsidRPr="00B07864">
        <w:rPr>
          <w:rFonts w:ascii="Ubuntu" w:hAnsi="Ubuntu" w:cstheme="minorHAnsi"/>
          <w:sz w:val="22"/>
        </w:rPr>
        <w:t xml:space="preserve"> Pirminis pasiūlymas netenkina bent vieno iš šio skyriaus 1</w:t>
      </w:r>
      <w:r w:rsidR="00736433">
        <w:rPr>
          <w:rFonts w:ascii="Ubuntu" w:hAnsi="Ubuntu" w:cstheme="minorHAnsi"/>
          <w:sz w:val="22"/>
        </w:rPr>
        <w:t>3</w:t>
      </w:r>
      <w:r w:rsidRPr="00B07864">
        <w:rPr>
          <w:rFonts w:ascii="Ubuntu" w:hAnsi="Ubuntu" w:cstheme="minorHAnsi"/>
          <w:sz w:val="22"/>
        </w:rPr>
        <w:t xml:space="preserve">.2 punkte nurodytų atitinkamų reikalavimų, jei </w:t>
      </w:r>
      <w:r w:rsidR="00E811AB">
        <w:rPr>
          <w:rFonts w:ascii="Ubuntu" w:hAnsi="Ubuntu" w:cstheme="minorHAnsi"/>
          <w:sz w:val="22"/>
        </w:rPr>
        <w:t>tiekėjas</w:t>
      </w:r>
      <w:r w:rsidRPr="00B07864">
        <w:rPr>
          <w:rFonts w:ascii="Ubuntu" w:hAnsi="Ubuntu" w:cstheme="minorHAnsi"/>
          <w:sz w:val="22"/>
        </w:rPr>
        <w:t xml:space="preserve"> per </w:t>
      </w:r>
      <w:r w:rsidR="00AF636F">
        <w:rPr>
          <w:rFonts w:ascii="Ubuntu" w:hAnsi="Ubuntu" w:cstheme="minorHAnsi"/>
          <w:sz w:val="22"/>
        </w:rPr>
        <w:t>Perkančiojo subjekto</w:t>
      </w:r>
      <w:r w:rsidRPr="00B07864">
        <w:rPr>
          <w:rFonts w:ascii="Ubuntu" w:hAnsi="Ubuntu" w:cstheme="minorHAnsi"/>
          <w:sz w:val="22"/>
        </w:rPr>
        <w:t xml:space="preserve"> nustatytą terminą nepaaiškina, nepatikslina Pirminio pasiūlymo ar neištaiso Pirminio pasiūlymo trūkumų (kai trūkumo pobūdis pagal šias pirkimo sąlygas ir </w:t>
      </w:r>
      <w:r w:rsidRPr="008F5DE0">
        <w:rPr>
          <w:rFonts w:ascii="Ubuntu" w:hAnsi="Ubuntu" w:cstheme="minorHAnsi"/>
          <w:sz w:val="22"/>
        </w:rPr>
        <w:t>PĮ</w:t>
      </w:r>
      <w:r w:rsidRPr="00B07864">
        <w:rPr>
          <w:rFonts w:ascii="Ubuntu" w:hAnsi="Ubuntu" w:cstheme="minorHAnsi"/>
          <w:color w:val="00B050"/>
          <w:sz w:val="22"/>
        </w:rPr>
        <w:t xml:space="preserve"> </w:t>
      </w:r>
      <w:r w:rsidRPr="00B07864">
        <w:rPr>
          <w:rFonts w:ascii="Ubuntu" w:hAnsi="Ubuntu" w:cstheme="minorHAnsi"/>
          <w:sz w:val="22"/>
        </w:rPr>
        <w:t xml:space="preserve">nuostatas gali būti ištaisytas), tokio </w:t>
      </w:r>
      <w:r w:rsidR="00E811AB">
        <w:rPr>
          <w:rFonts w:ascii="Ubuntu" w:hAnsi="Ubuntu" w:cstheme="minorHAnsi"/>
          <w:sz w:val="22"/>
        </w:rPr>
        <w:t>tiekėjo</w:t>
      </w:r>
      <w:r w:rsidRPr="00B07864">
        <w:rPr>
          <w:rFonts w:ascii="Ubuntu" w:hAnsi="Ubuntu" w:cstheme="minorHAnsi"/>
          <w:sz w:val="22"/>
        </w:rPr>
        <w:t xml:space="preserve"> Pirminis pasiūlymas bus atmestas. </w:t>
      </w:r>
      <w:r w:rsidR="00E811AB">
        <w:rPr>
          <w:rFonts w:ascii="Ubuntu" w:hAnsi="Ubuntu" w:cstheme="minorHAnsi"/>
          <w:sz w:val="22"/>
        </w:rPr>
        <w:t>Tiekėjams</w:t>
      </w:r>
      <w:r w:rsidRPr="00B07864">
        <w:rPr>
          <w:rFonts w:ascii="Ubuntu" w:hAnsi="Ubuntu" w:cstheme="minorHAnsi"/>
          <w:sz w:val="22"/>
        </w:rPr>
        <w:t>, kurių Pirminiai pasiūlymai atmesti, nurodomos atmetimo priežastys</w:t>
      </w:r>
      <w:r w:rsidRPr="00B07864">
        <w:rPr>
          <w:rFonts w:ascii="Ubuntu" w:hAnsi="Ubuntu" w:cstheme="minorHAnsi"/>
          <w:i/>
          <w:iCs/>
          <w:color w:val="7030A0"/>
          <w:sz w:val="22"/>
        </w:rPr>
        <w:t xml:space="preserve">. </w:t>
      </w:r>
    </w:p>
    <w:p w14:paraId="2DF3BBAA" w14:textId="77777777" w:rsidR="00614C7E" w:rsidRDefault="00614C7E" w:rsidP="006A3AA3">
      <w:pPr>
        <w:pStyle w:val="Heading1mod"/>
        <w:numPr>
          <w:ilvl w:val="0"/>
          <w:numId w:val="0"/>
        </w:numPr>
        <w:spacing w:before="0" w:after="0"/>
        <w:ind w:firstLine="567"/>
        <w:jc w:val="both"/>
        <w:rPr>
          <w:rFonts w:ascii="Ubuntu" w:hAnsi="Ubuntu" w:cs="Arial"/>
          <w:b/>
          <w:sz w:val="22"/>
          <w:szCs w:val="22"/>
          <w:lang w:val="lt-LT"/>
        </w:rPr>
      </w:pPr>
    </w:p>
    <w:p w14:paraId="42C01607" w14:textId="17CCBC73" w:rsidR="0043328C" w:rsidRDefault="0043328C" w:rsidP="0043328C">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DERYBŲ VYKDYMAS</w:t>
      </w:r>
    </w:p>
    <w:p w14:paraId="00862397"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05BD0527" w14:textId="46757DE9"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Pr>
          <w:rFonts w:ascii="Ubuntu" w:hAnsi="Ubuntu" w:cstheme="minorHAnsi"/>
        </w:rPr>
        <w:t>Perkantysis subjektas</w:t>
      </w:r>
      <w:r w:rsidRPr="00B269FB">
        <w:rPr>
          <w:rFonts w:ascii="Ubuntu" w:hAnsi="Ubuntu" w:cstheme="minorHAnsi"/>
        </w:rPr>
        <w:t xml:space="preserve"> prašo </w:t>
      </w:r>
      <w:r>
        <w:rPr>
          <w:rFonts w:ascii="Ubuntu" w:hAnsi="Ubuntu" w:cstheme="minorHAnsi"/>
        </w:rPr>
        <w:t>tiekėjo</w:t>
      </w:r>
      <w:r w:rsidRPr="00B269FB">
        <w:rPr>
          <w:rFonts w:ascii="Ubuntu" w:hAnsi="Ubuntu" w:cstheme="minorHAnsi"/>
        </w:rPr>
        <w:t xml:space="preserve"> patvirtinti savo dalyvavimą derybose konkrečiu siūlomu laiku. Jei </w:t>
      </w:r>
      <w:r>
        <w:rPr>
          <w:rFonts w:ascii="Ubuntu" w:hAnsi="Ubuntu" w:cstheme="minorHAnsi"/>
        </w:rPr>
        <w:t>tiekėjas</w:t>
      </w:r>
      <w:r w:rsidRPr="00B269FB">
        <w:rPr>
          <w:rFonts w:ascii="Ubuntu" w:hAnsi="Ubuntu" w:cstheme="minorHAnsi"/>
        </w:rPr>
        <w:t xml:space="preserve"> nustatytu laiku negali atvykti derėtis, jis apie tai privalo informuoti </w:t>
      </w:r>
      <w:r>
        <w:rPr>
          <w:rFonts w:ascii="Ubuntu" w:eastAsia="Arial" w:hAnsi="Ubuntu" w:cstheme="minorHAnsi"/>
        </w:rPr>
        <w:t>Perkant</w:t>
      </w:r>
      <w:r w:rsidR="00E36A6B">
        <w:rPr>
          <w:rFonts w:ascii="Ubuntu" w:eastAsia="Arial" w:hAnsi="Ubuntu" w:cstheme="minorHAnsi"/>
        </w:rPr>
        <w:t>įjį subjektą</w:t>
      </w:r>
      <w:r w:rsidRPr="00B269FB">
        <w:rPr>
          <w:rFonts w:ascii="Ubuntu" w:hAnsi="Ubuntu" w:cstheme="minorHAnsi"/>
        </w:rPr>
        <w:t xml:space="preserve">, kad būtų galima suderinti kitą derybų datą. Jei </w:t>
      </w:r>
      <w:r w:rsidR="00E36A6B">
        <w:rPr>
          <w:rFonts w:ascii="Ubuntu" w:hAnsi="Ubuntu" w:cstheme="minorHAnsi"/>
        </w:rPr>
        <w:t>tiekėjas</w:t>
      </w:r>
      <w:r w:rsidRPr="00B269FB">
        <w:rPr>
          <w:rFonts w:ascii="Ubuntu" w:hAnsi="Ubuntu" w:cstheme="minorHAnsi"/>
        </w:rPr>
        <w:t xml:space="preserve"> nepatvirtino savo dalyvavimo derybose arba nustatytu laiku į derybas neatvyko, </w:t>
      </w:r>
      <w:r w:rsidR="00E36A6B">
        <w:rPr>
          <w:rFonts w:ascii="Ubuntu" w:hAnsi="Ubuntu" w:cstheme="minorHAnsi"/>
        </w:rPr>
        <w:t>Perkantysis subjektas</w:t>
      </w:r>
      <w:r w:rsidRPr="00B269FB">
        <w:rPr>
          <w:rFonts w:ascii="Ubuntu" w:hAnsi="Ubuntu" w:cstheme="minorHAnsi"/>
        </w:rPr>
        <w:t xml:space="preserve"> </w:t>
      </w:r>
      <w:r w:rsidR="00E36A6B">
        <w:rPr>
          <w:rFonts w:ascii="Ubuntu" w:hAnsi="Ubuntu" w:cstheme="minorHAnsi"/>
        </w:rPr>
        <w:t>tiekėjo</w:t>
      </w:r>
      <w:r w:rsidRPr="00B269FB">
        <w:rPr>
          <w:rFonts w:ascii="Ubuntu" w:hAnsi="Ubuntu" w:cstheme="minorHAnsi"/>
        </w:rPr>
        <w:t xml:space="preserve"> Pirminį ir vėlesnius (jei tokių bus) pasiūlymą (-us) atmeta, išskyrus, kai:</w:t>
      </w:r>
    </w:p>
    <w:p w14:paraId="3F7B5B98" w14:textId="77777777"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derybos vyksta tik dėl kainos;</w:t>
      </w:r>
    </w:p>
    <w:p w14:paraId="7A75B96C" w14:textId="2E3074EE"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 xml:space="preserve">kai </w:t>
      </w:r>
      <w:r w:rsidR="00E36A6B">
        <w:rPr>
          <w:rFonts w:ascii="Ubuntu" w:hAnsi="Ubuntu" w:cstheme="minorHAnsi"/>
        </w:rPr>
        <w:t>Perkantysis subjektas</w:t>
      </w:r>
      <w:r w:rsidRPr="00B269FB">
        <w:rPr>
          <w:rFonts w:ascii="Ubuntu" w:hAnsi="Ubuntu" w:cstheme="minorHAnsi"/>
        </w:rPr>
        <w:t xml:space="preserve"> pasirenka Pirminius pasiūlymus laikyti Galutiniais, kaip nurodyta Specialiosiose sąlygose.</w:t>
      </w:r>
    </w:p>
    <w:p w14:paraId="115750F5" w14:textId="097D1EAC"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rPr>
      </w:pPr>
      <w:r w:rsidRPr="00B269FB">
        <w:rPr>
          <w:rFonts w:ascii="Ubuntu" w:hAnsi="Ubuntu" w:cstheme="minorHAnsi"/>
        </w:rPr>
        <w:t xml:space="preserve">Patvirtinime dėl dalyvavimo derybose </w:t>
      </w:r>
      <w:r w:rsidR="00B67B14">
        <w:rPr>
          <w:rFonts w:ascii="Ubuntu" w:hAnsi="Ubuntu" w:cstheme="minorHAnsi"/>
        </w:rPr>
        <w:t>tiekėjas</w:t>
      </w:r>
      <w:r w:rsidRPr="00B269FB">
        <w:rPr>
          <w:rFonts w:ascii="Ubuntu" w:hAnsi="Ubuntu" w:cstheme="minorHAnsi"/>
        </w:rPr>
        <w:t xml:space="preserve"> nurodo asmenį (asmenis), kuris jį atstovaus derybose. Derybų metu </w:t>
      </w:r>
      <w:r w:rsidR="00B67B14">
        <w:rPr>
          <w:rFonts w:ascii="Ubuntu" w:hAnsi="Ubuntu" w:cstheme="minorHAnsi"/>
        </w:rPr>
        <w:t>Perkantysis subjektas</w:t>
      </w:r>
      <w:r w:rsidRPr="00B269FB">
        <w:rPr>
          <w:rFonts w:ascii="Ubuntu" w:hAnsi="Ubuntu" w:cstheme="minorHAnsi"/>
        </w:rPr>
        <w:t xml:space="preserve"> laiko, kad šis atstovas (atstovai) turi teisę vesti derybas ir prisiimti </w:t>
      </w:r>
      <w:r w:rsidR="00B67B14">
        <w:rPr>
          <w:rFonts w:ascii="Ubuntu" w:hAnsi="Ubuntu" w:cstheme="minorHAnsi"/>
        </w:rPr>
        <w:t>tiekėjo</w:t>
      </w:r>
      <w:r w:rsidRPr="00B269FB">
        <w:rPr>
          <w:rFonts w:ascii="Ubuntu" w:hAnsi="Ubuntu" w:cstheme="minorHAnsi"/>
        </w:rPr>
        <w:t xml:space="preserve"> vardu įsipareigojimus.</w:t>
      </w:r>
    </w:p>
    <w:p w14:paraId="5DC9900F" w14:textId="132B96A3"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i/>
          <w:iCs/>
          <w:color w:val="7030A0"/>
        </w:rPr>
      </w:pPr>
      <w:r w:rsidRPr="00B269FB">
        <w:rPr>
          <w:rFonts w:ascii="Ubuntu" w:hAnsi="Ubuntu" w:cstheme="minorHAnsi"/>
        </w:rPr>
        <w:t xml:space="preserve">Derybos bus vedamos lietuvių kalba. </w:t>
      </w:r>
      <w:r w:rsidRPr="00B269FB">
        <w:rPr>
          <w:rFonts w:ascii="Ubuntu" w:hAnsi="Ubuntu" w:cstheme="minorHAnsi"/>
          <w:color w:val="000000" w:themeColor="text1"/>
        </w:rPr>
        <w:t xml:space="preserve">Užsienio </w:t>
      </w:r>
      <w:r w:rsidRPr="00B269FB">
        <w:rPr>
          <w:rFonts w:ascii="Ubuntu" w:hAnsi="Ubuntu" w:cstheme="minorHAnsi"/>
        </w:rPr>
        <w:t xml:space="preserve">šalių </w:t>
      </w:r>
      <w:r w:rsidR="00B67B14">
        <w:rPr>
          <w:rFonts w:ascii="Ubuntu" w:hAnsi="Ubuntu" w:cstheme="minorHAnsi"/>
        </w:rPr>
        <w:t>tiekėjai</w:t>
      </w:r>
      <w:r w:rsidRPr="00B269FB">
        <w:rPr>
          <w:rFonts w:ascii="Ubuntu" w:hAnsi="Ubuntu" w:cstheme="minorHAnsi"/>
        </w:rPr>
        <w:t xml:space="preserve"> turi pasirūpinti tinkamu visos derybų procedūros vertimu į jiems suprantamą kalbą, jeigu Specialiosiose sąlygose nenurodyta kitaip. </w:t>
      </w:r>
    </w:p>
    <w:p w14:paraId="18A86D1D" w14:textId="267F3657"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 xml:space="preserve">Derybos bus vedamos su kiekvienu </w:t>
      </w:r>
      <w:r w:rsidR="00D50990">
        <w:rPr>
          <w:rFonts w:ascii="Ubuntu" w:hAnsi="Ubuntu" w:cstheme="minorHAnsi"/>
        </w:rPr>
        <w:t>tiekėju</w:t>
      </w:r>
      <w:r w:rsidRPr="00B269FB">
        <w:rPr>
          <w:rFonts w:ascii="Ubuntu" w:hAnsi="Ubuntu" w:cstheme="minorHAnsi"/>
        </w:rPr>
        <w:t xml:space="preserve"> atskirai, jo pateikto Pirminio/vėlesnio (jei tokie bus) pasiūlymo pagrindu. </w:t>
      </w:r>
    </w:p>
    <w:p w14:paraId="106EA6F6" w14:textId="79546604"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 xml:space="preserve">Derybos vykdomi (-os) tokia tvarka: </w:t>
      </w:r>
    </w:p>
    <w:p w14:paraId="0007F267" w14:textId="15664C55"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atskirai su kiekvienu </w:t>
      </w:r>
      <w:r w:rsidR="00D50990">
        <w:rPr>
          <w:rFonts w:ascii="Ubuntu" w:hAnsi="Ubuntu" w:cstheme="minorHAnsi"/>
        </w:rPr>
        <w:t>tiekėju</w:t>
      </w:r>
      <w:r w:rsidRPr="00B269FB">
        <w:rPr>
          <w:rFonts w:ascii="Ubuntu" w:hAnsi="Ubuntu" w:cstheme="minorHAnsi"/>
        </w:rPr>
        <w:t xml:space="preserve"> bus vedamos derybos dėl derybose, kaip nurodyta Specialiosiose sąlygose aptariamų, su </w:t>
      </w:r>
      <w:r w:rsidR="00D50990">
        <w:rPr>
          <w:rFonts w:ascii="Ubuntu" w:hAnsi="Ubuntu" w:cstheme="minorHAnsi"/>
        </w:rPr>
        <w:t>tiekėjo</w:t>
      </w:r>
      <w:r w:rsidRPr="00B269FB">
        <w:rPr>
          <w:rFonts w:ascii="Ubuntu" w:hAnsi="Ubuntu" w:cstheme="minorHAnsi"/>
        </w:rPr>
        <w:t xml:space="preserve"> pateiktu Pasiūlymu susijusių, klausimų;</w:t>
      </w:r>
    </w:p>
    <w:p w14:paraId="4BEB1463" w14:textId="2A2B774B"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derybų metu </w:t>
      </w:r>
      <w:r w:rsidR="00784320">
        <w:rPr>
          <w:rFonts w:ascii="Ubuntu" w:hAnsi="Ubuntu" w:cstheme="minorHAnsi"/>
        </w:rPr>
        <w:t>tiekėjo</w:t>
      </w:r>
      <w:r w:rsidRPr="00B269FB">
        <w:rPr>
          <w:rFonts w:ascii="Ubuntu" w:hAnsi="Ubuntu" w:cstheme="minorHAnsi"/>
        </w:rPr>
        <w:t xml:space="preserve"> pateikiama informacija bus laikoma konfidencialia ir negalės būti atskleista suinteresuotiems </w:t>
      </w:r>
      <w:r w:rsidR="00784320">
        <w:rPr>
          <w:rFonts w:ascii="Ubuntu" w:hAnsi="Ubuntu" w:cstheme="minorHAnsi"/>
        </w:rPr>
        <w:t>tiekėjams</w:t>
      </w:r>
      <w:r w:rsidRPr="00B269FB">
        <w:rPr>
          <w:rFonts w:ascii="Ubuntu" w:hAnsi="Ubuntu" w:cstheme="minorHAnsi"/>
        </w:rPr>
        <w:t>, išskyrus atvejus, kai gau</w:t>
      </w:r>
      <w:r w:rsidRPr="00B269FB">
        <w:rPr>
          <w:rFonts w:ascii="Ubuntu" w:hAnsi="Ubuntu" w:cstheme="minorHAnsi"/>
          <w:color w:val="000000" w:themeColor="text1"/>
        </w:rPr>
        <w:t xml:space="preserve">namas </w:t>
      </w:r>
      <w:r w:rsidR="00784320">
        <w:rPr>
          <w:rFonts w:ascii="Ubuntu" w:hAnsi="Ubuntu" w:cstheme="minorHAnsi"/>
          <w:color w:val="000000" w:themeColor="text1"/>
        </w:rPr>
        <w:t>tiekėjo</w:t>
      </w:r>
      <w:r w:rsidRPr="00B269FB">
        <w:rPr>
          <w:rFonts w:ascii="Ubuntu" w:hAnsi="Ubuntu" w:cstheme="minorHAnsi"/>
          <w:color w:val="000000" w:themeColor="text1"/>
        </w:rPr>
        <w:t xml:space="preserve"> sutikimas, kuriame nurodyta, kokią informaciją galima atskleisti;</w:t>
      </w:r>
    </w:p>
    <w:p w14:paraId="1479F1EF" w14:textId="3EC30076"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color w:val="000000" w:themeColor="text1"/>
        </w:rPr>
        <w:t xml:space="preserve">derybų </w:t>
      </w:r>
      <w:r w:rsidRPr="00B269FB">
        <w:rPr>
          <w:rFonts w:ascii="Ubuntu" w:hAnsi="Ubuntu" w:cstheme="minorHAnsi"/>
        </w:rPr>
        <w:t xml:space="preserve">metu </w:t>
      </w:r>
      <w:r w:rsidR="00784320">
        <w:rPr>
          <w:rFonts w:ascii="Ubuntu" w:hAnsi="Ubuntu" w:cstheme="minorHAnsi"/>
        </w:rPr>
        <w:t>tiekėjams</w:t>
      </w:r>
      <w:r w:rsidRPr="00B269FB">
        <w:rPr>
          <w:rFonts w:ascii="Ubuntu" w:hAnsi="Ubuntu" w:cstheme="minorHAnsi"/>
        </w:rPr>
        <w:t xml:space="preserve"> pateikiama vienoda informacija, deramasi tik dėl tų pačių klausimų užtikrinant, kad nebus atskleista susijusio </w:t>
      </w:r>
      <w:r w:rsidR="00991063">
        <w:rPr>
          <w:rFonts w:ascii="Ubuntu" w:hAnsi="Ubuntu" w:cstheme="minorHAnsi"/>
        </w:rPr>
        <w:t>tiekėjo</w:t>
      </w:r>
      <w:r w:rsidRPr="00B269FB">
        <w:rPr>
          <w:rFonts w:ascii="Ubuntu" w:hAnsi="Ubuntu" w:cstheme="minorHAnsi"/>
        </w:rPr>
        <w:t xml:space="preserve"> tapatybė ir jo nurodyta konfidenciali informacija;</w:t>
      </w:r>
    </w:p>
    <w:p w14:paraId="25432861" w14:textId="27FADE68" w:rsidR="00B269FB" w:rsidRPr="00B269FB" w:rsidRDefault="00B269FB" w:rsidP="00B269FB">
      <w:pPr>
        <w:pStyle w:val="paragrafesrasas2lygis"/>
        <w:numPr>
          <w:ilvl w:val="2"/>
          <w:numId w:val="24"/>
        </w:numPr>
        <w:tabs>
          <w:tab w:val="left" w:pos="1418"/>
        </w:tabs>
        <w:spacing w:after="0" w:line="240" w:lineRule="auto"/>
        <w:ind w:left="0" w:firstLine="697"/>
        <w:rPr>
          <w:rFonts w:ascii="Ubuntu" w:eastAsiaTheme="minorEastAsia" w:hAnsi="Ubuntu" w:cstheme="minorBidi"/>
        </w:rPr>
      </w:pPr>
      <w:r w:rsidRPr="00B269FB">
        <w:rPr>
          <w:rFonts w:ascii="Ubuntu" w:hAnsi="Ubuntu" w:cstheme="minorBidi"/>
        </w:rPr>
        <w:t>derybos bus vykdom</w:t>
      </w:r>
      <w:bookmarkStart w:id="11" w:name="_Int_0ulFyY8O"/>
      <w:r w:rsidRPr="00B269FB">
        <w:rPr>
          <w:rFonts w:ascii="Ubuntu" w:hAnsi="Ubuntu" w:cstheme="minorBidi"/>
        </w:rPr>
        <w:t>os</w:t>
      </w:r>
      <w:bookmarkEnd w:id="11"/>
      <w:r w:rsidRPr="00B269FB">
        <w:rPr>
          <w:rFonts w:ascii="Ubuntu" w:hAnsi="Ubuntu" w:cstheme="minorBidi"/>
        </w:rPr>
        <w:t xml:space="preserve"> tol, kol,  </w:t>
      </w:r>
      <w:r w:rsidR="00991063">
        <w:rPr>
          <w:rFonts w:ascii="Ubuntu" w:hAnsi="Ubuntu" w:cstheme="minorBidi"/>
        </w:rPr>
        <w:t>Perkančiojo subjekto</w:t>
      </w:r>
      <w:r w:rsidRPr="00B269FB">
        <w:rPr>
          <w:rFonts w:ascii="Ubuntu" w:hAnsi="Ubuntu" w:cstheme="minorBidi"/>
        </w:rPr>
        <w:t xml:space="preserve">  nuomone, aptariami klausimai bus detalizuoti tiek, kad leistų </w:t>
      </w:r>
      <w:r w:rsidR="00991063">
        <w:rPr>
          <w:rFonts w:ascii="Ubuntu" w:hAnsi="Ubuntu" w:cstheme="minorBidi"/>
        </w:rPr>
        <w:t>tiekėjui</w:t>
      </w:r>
      <w:r w:rsidRPr="00B269FB">
        <w:rPr>
          <w:rFonts w:ascii="Ubuntu" w:hAnsi="Ubuntu" w:cstheme="minorBidi"/>
        </w:rPr>
        <w:t xml:space="preserve"> jų pagrindu parengti Galutinį pasiūlymą;</w:t>
      </w:r>
    </w:p>
    <w:p w14:paraId="1C70E0D1" w14:textId="6064D598" w:rsidR="00B269FB" w:rsidRPr="00B269FB" w:rsidRDefault="00B269FB" w:rsidP="00B269FB">
      <w:pPr>
        <w:pStyle w:val="paragrafesrasas2lygis"/>
        <w:numPr>
          <w:ilvl w:val="1"/>
          <w:numId w:val="24"/>
        </w:numPr>
        <w:spacing w:after="0" w:line="240" w:lineRule="auto"/>
        <w:ind w:left="0" w:firstLine="697"/>
        <w:rPr>
          <w:rFonts w:ascii="Ubuntu" w:hAnsi="Ubuntu" w:cstheme="minorBidi"/>
        </w:rPr>
      </w:pPr>
      <w:r w:rsidRPr="00B269FB">
        <w:rPr>
          <w:rFonts w:ascii="Ubuntu" w:hAnsi="Ubuntu" w:cstheme="minorHAnsi"/>
        </w:rPr>
        <w:t xml:space="preserve">Derybų eigoje, atsižvelgiant į </w:t>
      </w:r>
      <w:r w:rsidR="00991063">
        <w:rPr>
          <w:rFonts w:ascii="Ubuntu" w:hAnsi="Ubuntu" w:cstheme="minorHAnsi"/>
        </w:rPr>
        <w:t>tiekėjų</w:t>
      </w:r>
      <w:r w:rsidRPr="00B269FB">
        <w:rPr>
          <w:rFonts w:ascii="Ubuntu" w:hAnsi="Ubuntu" w:cstheme="minorHAnsi"/>
        </w:rPr>
        <w:t xml:space="preserve"> pateiktus sprendinius, į Specialiosiose sąlygose nustatytus derybų tikslus, </w:t>
      </w:r>
      <w:r w:rsidR="00991063">
        <w:rPr>
          <w:rFonts w:ascii="Ubuntu" w:hAnsi="Ubuntu" w:cstheme="minorHAnsi"/>
        </w:rPr>
        <w:t>Perkantysis subjektas</w:t>
      </w:r>
      <w:r w:rsidRPr="00B269FB">
        <w:rPr>
          <w:rFonts w:ascii="Ubuntu" w:hAnsi="Ubuntu" w:cstheme="minorHAnsi"/>
        </w:rPr>
        <w:t xml:space="preserve"> gali keisti techninę specifikaciją ir (arba) kitas Pirkimo sąlygas, išskyrus tas, dėl kurių nesiderama. Tokiu atveju visi </w:t>
      </w:r>
      <w:r w:rsidR="007052D5">
        <w:rPr>
          <w:rFonts w:ascii="Ubuntu" w:hAnsi="Ubuntu" w:cstheme="minorHAnsi"/>
        </w:rPr>
        <w:t>tiekėjai</w:t>
      </w:r>
      <w:r w:rsidRPr="00B269FB">
        <w:rPr>
          <w:rFonts w:ascii="Ubuntu" w:hAnsi="Ubuntu" w:cstheme="minorHAnsi"/>
        </w:rPr>
        <w:t xml:space="preserve"> vienu metu raštu informuojami </w:t>
      </w:r>
      <w:r w:rsidRPr="00B269FB">
        <w:rPr>
          <w:rFonts w:ascii="Ubuntu" w:hAnsi="Ubuntu" w:cstheme="minorBidi"/>
        </w:rPr>
        <w:t xml:space="preserve">apie pakeitimus ir, jei </w:t>
      </w:r>
      <w:r w:rsidR="007052D5">
        <w:rPr>
          <w:rFonts w:ascii="Ubuntu" w:hAnsi="Ubuntu" w:cstheme="minorBidi"/>
        </w:rPr>
        <w:t>Perkantysis subjektas</w:t>
      </w:r>
      <w:r w:rsidRPr="00B269FB">
        <w:rPr>
          <w:rFonts w:ascii="Ubuntu" w:hAnsi="Ubuntu" w:cstheme="minorBidi"/>
        </w:rPr>
        <w:t xml:space="preserve"> pareikalauja, </w:t>
      </w:r>
      <w:r w:rsidR="007052D5">
        <w:rPr>
          <w:rFonts w:ascii="Ubuntu" w:hAnsi="Ubuntu" w:cstheme="minorBidi"/>
        </w:rPr>
        <w:t>tiekėjai</w:t>
      </w:r>
      <w:r w:rsidRPr="00B269FB">
        <w:rPr>
          <w:rFonts w:ascii="Ubuntu" w:hAnsi="Ubuntu" w:cstheme="minorBidi"/>
        </w:rPr>
        <w:t xml:space="preserve"> per protingą terminą turi pateikti atnaujintus pasiūlymus. Jei deramasi tik dėl kainos, techninė specifikacija nekeičiama.</w:t>
      </w:r>
    </w:p>
    <w:p w14:paraId="316D61A8" w14:textId="5FDF4F1E"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sidRPr="00B269FB">
        <w:rPr>
          <w:rFonts w:ascii="Ubuntu" w:hAnsi="Ubuntu" w:cstheme="minorHAnsi"/>
        </w:rPr>
        <w:t xml:space="preserve">Derybų rezultatai bus užfiksuojami derybų protokole (kai taikoma), kurį pasirašo </w:t>
      </w:r>
      <w:r w:rsidR="00F5682B">
        <w:rPr>
          <w:rFonts w:ascii="Ubuntu" w:hAnsi="Ubuntu" w:cstheme="minorHAnsi"/>
        </w:rPr>
        <w:t>tiekėjo</w:t>
      </w:r>
      <w:r w:rsidRPr="00B269FB">
        <w:rPr>
          <w:rFonts w:ascii="Ubuntu" w:hAnsi="Ubuntu" w:cstheme="minorHAnsi"/>
        </w:rPr>
        <w:t xml:space="preserve"> įgaliotas atstovas ir </w:t>
      </w:r>
      <w:r w:rsidRPr="00B269FB">
        <w:rPr>
          <w:rFonts w:ascii="Ubuntu" w:eastAsia="Arial" w:hAnsi="Ubuntu" w:cstheme="minorHAnsi"/>
        </w:rPr>
        <w:t>Komisijos</w:t>
      </w:r>
      <w:r w:rsidRPr="00B269FB">
        <w:rPr>
          <w:rFonts w:ascii="Ubuntu" w:hAnsi="Ubuntu" w:cstheme="minorHAnsi"/>
        </w:rPr>
        <w:t xml:space="preserve"> pirmininkas. Prieš pasirašydamas derybų protokolą, </w:t>
      </w:r>
      <w:r w:rsidR="00F5682B">
        <w:rPr>
          <w:rFonts w:ascii="Ubuntu" w:hAnsi="Ubuntu" w:cstheme="minorHAnsi"/>
        </w:rPr>
        <w:t>tiekėjas</w:t>
      </w:r>
      <w:r w:rsidRPr="00B269FB">
        <w:rPr>
          <w:rFonts w:ascii="Ubuntu" w:hAnsi="Ubuntu" w:cstheme="minorHAnsi"/>
        </w:rPr>
        <w:t xml:space="preserve"> galės pateikti dėl jo pastabas. </w:t>
      </w:r>
    </w:p>
    <w:p w14:paraId="45D1538F"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23DC6A28" w14:textId="3A4267B0" w:rsidR="00B71ED2" w:rsidRDefault="00B71ED2" w:rsidP="00B71ED2">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GALUTINIO PASIŪLYMO PATEIKIMAS</w:t>
      </w:r>
    </w:p>
    <w:p w14:paraId="172588F1" w14:textId="29DB2CCE" w:rsidR="000734EE" w:rsidRPr="000734EE" w:rsidRDefault="000734EE" w:rsidP="000734EE">
      <w:pPr>
        <w:pStyle w:val="paragrafesrasas2lygis"/>
        <w:numPr>
          <w:ilvl w:val="1"/>
          <w:numId w:val="25"/>
        </w:numPr>
        <w:spacing w:before="240" w:after="0" w:line="240" w:lineRule="auto"/>
        <w:ind w:left="0" w:firstLine="697"/>
        <w:rPr>
          <w:rFonts w:ascii="Ubuntu" w:hAnsi="Ubuntu" w:cstheme="minorHAnsi"/>
        </w:rPr>
      </w:pPr>
      <w:r w:rsidRPr="000734EE">
        <w:rPr>
          <w:rFonts w:ascii="Ubuntu" w:hAnsi="Ubuntu" w:cstheme="minorHAnsi"/>
        </w:rPr>
        <w:t xml:space="preserve">Pasibaigus deryboms, suinteresuoti </w:t>
      </w:r>
      <w:r>
        <w:rPr>
          <w:rFonts w:ascii="Ubuntu" w:hAnsi="Ubuntu" w:cstheme="minorHAnsi"/>
        </w:rPr>
        <w:t>tiekėjai</w:t>
      </w:r>
      <w:r w:rsidRPr="000734EE">
        <w:rPr>
          <w:rFonts w:ascii="Ubuntu" w:hAnsi="Ubuntu" w:cstheme="minorHAnsi"/>
        </w:rPr>
        <w:t xml:space="preserve"> bus pakviesti pateikti Galutinį pasiūlymą, kurį sudaro Specialiosiose sąlygose ir (ar) jų prieduose nurodyti dokumentai. </w:t>
      </w:r>
    </w:p>
    <w:p w14:paraId="16034B16" w14:textId="03DE98E1" w:rsidR="000734EE" w:rsidRPr="00B37096" w:rsidRDefault="000734EE" w:rsidP="000734EE">
      <w:pPr>
        <w:pStyle w:val="paragrafesrasas2lygis"/>
        <w:numPr>
          <w:ilvl w:val="1"/>
          <w:numId w:val="25"/>
        </w:numPr>
        <w:spacing w:after="0" w:line="240" w:lineRule="auto"/>
        <w:ind w:left="0" w:firstLine="697"/>
        <w:rPr>
          <w:rFonts w:ascii="Ubuntu" w:eastAsiaTheme="minorEastAsia" w:hAnsi="Ubuntu" w:cstheme="minorHAnsi"/>
        </w:rPr>
      </w:pPr>
      <w:r w:rsidRPr="000734EE">
        <w:rPr>
          <w:rFonts w:ascii="Ubuntu" w:hAnsi="Ubuntu" w:cstheme="minorHAnsi"/>
        </w:rPr>
        <w:lastRenderedPageBreak/>
        <w:t xml:space="preserve">Galutiniame pasiūlyme, atsižvelgiant į derybų rezultatus, nurodoma galutinė siūloma kaina ir galutiniai techniniai sprendiniai. Galutinius pasiūlymus </w:t>
      </w:r>
      <w:r w:rsidR="00E66931">
        <w:rPr>
          <w:rFonts w:ascii="Ubuntu" w:hAnsi="Ubuntu" w:cstheme="minorHAnsi"/>
        </w:rPr>
        <w:t>tiekėjai</w:t>
      </w:r>
      <w:r w:rsidRPr="000734EE">
        <w:rPr>
          <w:rFonts w:ascii="Ubuntu" w:hAnsi="Ubuntu" w:cstheme="minorHAnsi"/>
        </w:rPr>
        <w:t xml:space="preserve"> turi pateikti CVP IS priemonėmis iki  </w:t>
      </w:r>
      <w:r w:rsidR="00E66931">
        <w:rPr>
          <w:rFonts w:ascii="Ubuntu" w:hAnsi="Ubuntu" w:cstheme="minorHAnsi"/>
        </w:rPr>
        <w:t>Perkančiojo subjekto</w:t>
      </w:r>
      <w:r w:rsidRPr="000734EE">
        <w:rPr>
          <w:rFonts w:ascii="Ubuntu" w:hAnsi="Ubuntu" w:cstheme="minorHAnsi"/>
        </w:rPr>
        <w:t xml:space="preserve"> kvietime pateikti Galutinius pasiūlymus nurodyto termino pabaigos. </w:t>
      </w:r>
      <w:r w:rsidRPr="00B37096">
        <w:rPr>
          <w:rFonts w:ascii="Ubuntu" w:hAnsi="Ubuntu" w:cstheme="minorHAnsi"/>
        </w:rPr>
        <w:t xml:space="preserve">Jeigu per nustatytą laiką </w:t>
      </w:r>
      <w:r w:rsidR="00E66931" w:rsidRPr="00B37096">
        <w:rPr>
          <w:rFonts w:ascii="Ubuntu" w:hAnsi="Ubuntu" w:cstheme="minorHAnsi"/>
        </w:rPr>
        <w:t>tiekėjas</w:t>
      </w:r>
      <w:r w:rsidRPr="00B37096">
        <w:rPr>
          <w:rFonts w:ascii="Ubuntu" w:hAnsi="Ubuntu" w:cstheme="minorHAnsi"/>
        </w:rPr>
        <w:t xml:space="preserve"> nepateikia Galutinio pasiūlymo, bus laikoma, kad </w:t>
      </w:r>
      <w:r w:rsidR="00E66931" w:rsidRPr="00B37096">
        <w:rPr>
          <w:rFonts w:ascii="Ubuntu" w:hAnsi="Ubuntu" w:cstheme="minorHAnsi"/>
        </w:rPr>
        <w:t xml:space="preserve">tiekėjas </w:t>
      </w:r>
      <w:r w:rsidRPr="00B37096">
        <w:rPr>
          <w:rFonts w:ascii="Ubuntu" w:hAnsi="Ubuntu" w:cstheme="minorHAnsi"/>
        </w:rPr>
        <w:t xml:space="preserve">atsisakė savo Pasiūlymo, išskyrus atvejus, kai </w:t>
      </w:r>
      <w:r w:rsidR="00E66931" w:rsidRPr="00B37096">
        <w:rPr>
          <w:rFonts w:ascii="Ubuntu" w:hAnsi="Ubuntu" w:cstheme="minorHAnsi"/>
        </w:rPr>
        <w:t>Perkantysis subje</w:t>
      </w:r>
      <w:r w:rsidR="0011769C" w:rsidRPr="00B37096">
        <w:rPr>
          <w:rFonts w:ascii="Ubuntu" w:hAnsi="Ubuntu" w:cstheme="minorHAnsi"/>
        </w:rPr>
        <w:t>ktas</w:t>
      </w:r>
      <w:r w:rsidRPr="00B37096">
        <w:rPr>
          <w:rFonts w:ascii="Ubuntu" w:hAnsi="Ubuntu" w:cstheme="minorHAnsi"/>
        </w:rPr>
        <w:t xml:space="preserve"> nusprendžia </w:t>
      </w:r>
      <w:r w:rsidR="0011769C" w:rsidRPr="00B37096">
        <w:rPr>
          <w:rFonts w:ascii="Ubuntu" w:hAnsi="Ubuntu" w:cstheme="minorHAnsi"/>
        </w:rPr>
        <w:t>tiekėjo</w:t>
      </w:r>
      <w:r w:rsidRPr="00B37096">
        <w:rPr>
          <w:rFonts w:ascii="Ubuntu" w:hAnsi="Ubuntu" w:cstheme="minorHAnsi"/>
        </w:rPr>
        <w:t xml:space="preserve"> Pirminius pasiūlymus laikyti Galutiniais ir tokią galimybę yra nurodęs Specialiosiose sąlygose.</w:t>
      </w:r>
    </w:p>
    <w:p w14:paraId="1764540D" w14:textId="7FC67638" w:rsidR="000734EE" w:rsidRPr="000734EE" w:rsidRDefault="000734EE" w:rsidP="000734EE">
      <w:pPr>
        <w:pStyle w:val="paragrafesrasas2lygis"/>
        <w:numPr>
          <w:ilvl w:val="1"/>
          <w:numId w:val="25"/>
        </w:numPr>
        <w:spacing w:after="0" w:line="240" w:lineRule="auto"/>
        <w:ind w:left="0" w:firstLine="697"/>
        <w:rPr>
          <w:rFonts w:ascii="Ubuntu" w:hAnsi="Ubuntu" w:cstheme="minorHAnsi"/>
        </w:rPr>
      </w:pPr>
      <w:r w:rsidRPr="000734EE">
        <w:rPr>
          <w:rFonts w:ascii="Ubuntu" w:hAnsi="Ubuntu" w:cstheme="minorHAnsi"/>
        </w:rPr>
        <w:t xml:space="preserve">Su Galutiniais pasiūlymais bus susipažįstama nedalyvaujant suinteresuotų </w:t>
      </w:r>
      <w:r w:rsidR="0011769C">
        <w:rPr>
          <w:rFonts w:ascii="Ubuntu" w:hAnsi="Ubuntu" w:cstheme="minorHAnsi"/>
        </w:rPr>
        <w:t>tiekėjų</w:t>
      </w:r>
      <w:r w:rsidRPr="000734EE">
        <w:rPr>
          <w:rFonts w:ascii="Ubuntu" w:hAnsi="Ubuntu" w:cstheme="minorHAnsi"/>
        </w:rPr>
        <w:t xml:space="preserve"> atstovams. Posėdžio, kuriame bus susipažįstama su Galutiniais pasiūlymais, data ir vieta bus nurodyta kvietime pateikti Galutinius pasiūlymus.</w:t>
      </w:r>
    </w:p>
    <w:p w14:paraId="7EF92E04" w14:textId="4664866D" w:rsidR="000734EE" w:rsidRPr="000734EE" w:rsidRDefault="0011769C" w:rsidP="000734EE">
      <w:pPr>
        <w:pStyle w:val="paragrafesrasas2lygis"/>
        <w:numPr>
          <w:ilvl w:val="1"/>
          <w:numId w:val="25"/>
        </w:numPr>
        <w:spacing w:after="0" w:line="240" w:lineRule="auto"/>
        <w:ind w:left="0" w:firstLine="697"/>
        <w:rPr>
          <w:rFonts w:ascii="Ubuntu" w:hAnsi="Ubuntu" w:cstheme="minorHAnsi"/>
        </w:rPr>
      </w:pPr>
      <w:r>
        <w:rPr>
          <w:rFonts w:ascii="Ubuntu" w:hAnsi="Ubuntu" w:cstheme="minorHAnsi"/>
          <w:color w:val="000000" w:themeColor="text1"/>
        </w:rPr>
        <w:t>tiekėjo</w:t>
      </w:r>
      <w:r w:rsidR="000734EE" w:rsidRPr="000734EE">
        <w:rPr>
          <w:rFonts w:ascii="Ubuntu" w:hAnsi="Ubuntu" w:cstheme="minorHAnsi"/>
          <w:color w:val="000000" w:themeColor="text1"/>
        </w:rPr>
        <w:t xml:space="preserve"> teikiamas Galutinis pasiūlymas gali būti užšifruojamas. </w:t>
      </w:r>
      <w:r w:rsidR="00237B78">
        <w:rPr>
          <w:rFonts w:ascii="Ubuntu" w:hAnsi="Ubuntu" w:cstheme="minorHAnsi"/>
          <w:color w:val="000000" w:themeColor="text1"/>
        </w:rPr>
        <w:t>Tiekėjas</w:t>
      </w:r>
      <w:r w:rsidR="000734EE" w:rsidRPr="000734EE">
        <w:rPr>
          <w:rFonts w:ascii="Ubuntu" w:hAnsi="Ubuntu" w:cstheme="minorHAnsi"/>
          <w:color w:val="000000" w:themeColor="text1"/>
        </w:rPr>
        <w:t>, nusprendęs pateikti užšifruotą Galutinį pasiūlymą, turi:</w:t>
      </w:r>
    </w:p>
    <w:p w14:paraId="3867519B" w14:textId="77777777" w:rsidR="000734EE" w:rsidRPr="000734EE" w:rsidRDefault="000734EE" w:rsidP="000734EE">
      <w:pPr>
        <w:pStyle w:val="paragrafesrasas2lygis"/>
        <w:numPr>
          <w:ilvl w:val="2"/>
          <w:numId w:val="25"/>
        </w:numPr>
        <w:tabs>
          <w:tab w:val="left" w:pos="1560"/>
        </w:tabs>
        <w:spacing w:after="0" w:line="240" w:lineRule="auto"/>
        <w:ind w:left="0" w:firstLine="697"/>
        <w:rPr>
          <w:rFonts w:ascii="Ubuntu" w:hAnsi="Ubuntu" w:cstheme="minorHAnsi"/>
        </w:rPr>
      </w:pPr>
      <w:r w:rsidRPr="000734EE">
        <w:rPr>
          <w:rFonts w:ascii="Ubuntu" w:hAnsi="Ubuntu" w:cstheme="minorHAnsi"/>
          <w:color w:val="000000" w:themeColor="text1"/>
        </w:rPr>
        <w:t xml:space="preserve">iki Galutinių pasiūlymų pateikimo termino pabaigos naudodamasis CVP IS priemonėmis pateikti užšifruotą Galutinį pasiūlymą. </w:t>
      </w:r>
      <w:r w:rsidRPr="000734EE">
        <w:rPr>
          <w:rFonts w:ascii="Ubuntu" w:hAnsi="Ubuntu" w:cstheme="minorHAnsi"/>
        </w:rPr>
        <w:t xml:space="preserve">Instrukcija, kaip tiekėjui užšifruoti galutinį pasiūlymą galima rasti Viešųjų pirkimų tarnybos </w:t>
      </w:r>
      <w:r w:rsidRPr="000734EE">
        <w:rPr>
          <w:rStyle w:val="Hipersaitas"/>
          <w:rFonts w:ascii="Ubuntu" w:hAnsi="Ubuntu" w:cstheme="minorHAnsi"/>
        </w:rPr>
        <w:t>interneto tinklapyje</w:t>
      </w:r>
      <w:r w:rsidRPr="000734EE">
        <w:rPr>
          <w:rStyle w:val="Puslapioinaosnuoroda"/>
          <w:rFonts w:ascii="Ubuntu" w:hAnsi="Ubuntu" w:cstheme="minorHAnsi"/>
        </w:rPr>
        <w:footnoteReference w:id="2"/>
      </w:r>
      <w:r w:rsidRPr="000734EE">
        <w:rPr>
          <w:rFonts w:ascii="Ubuntu" w:hAnsi="Ubuntu" w:cstheme="minorHAnsi"/>
        </w:rPr>
        <w:t>.</w:t>
      </w:r>
    </w:p>
    <w:p w14:paraId="6EB26E6A" w14:textId="09E5C367" w:rsidR="000734EE" w:rsidRPr="000734EE" w:rsidRDefault="000734EE" w:rsidP="000734EE">
      <w:pPr>
        <w:pStyle w:val="paragrafesrasas2lygis"/>
        <w:numPr>
          <w:ilvl w:val="2"/>
          <w:numId w:val="25"/>
        </w:numPr>
        <w:tabs>
          <w:tab w:val="left" w:pos="1560"/>
        </w:tabs>
        <w:spacing w:after="0" w:line="240" w:lineRule="auto"/>
        <w:ind w:left="0" w:firstLine="697"/>
        <w:rPr>
          <w:rFonts w:ascii="Ubuntu" w:eastAsiaTheme="minorEastAsia" w:hAnsi="Ubuntu" w:cstheme="minorHAnsi"/>
          <w:color w:val="000000" w:themeColor="text1"/>
        </w:rPr>
      </w:pPr>
      <w:r w:rsidRPr="000734EE">
        <w:rPr>
          <w:rFonts w:ascii="Ubuntu" w:hAnsi="Ubuntu" w:cstheme="minorHAnsi"/>
        </w:rPr>
        <w:t>iki susipažinimo su elektroninėmis priemonėmis gautais Galutiniais pasiūlymais (posėdžio) pradžios</w:t>
      </w:r>
      <w:r w:rsidRPr="000734EE">
        <w:rPr>
          <w:rFonts w:ascii="Ubuntu" w:hAnsi="Ubuntu" w:cstheme="minorHAnsi"/>
          <w:i/>
          <w:iCs/>
          <w:color w:val="7030A0"/>
        </w:rPr>
        <w:t xml:space="preserve"> </w:t>
      </w:r>
      <w:r w:rsidRPr="000734EE">
        <w:rPr>
          <w:rFonts w:ascii="Ubuntu" w:hAnsi="Ubuntu" w:cstheme="minorHAnsi"/>
          <w:color w:val="000000" w:themeColor="text1"/>
        </w:rPr>
        <w:t xml:space="preserve">CVP IS susirašinėjimo priemonėmis pateikti slaptažodį, su kuriuo </w:t>
      </w:r>
      <w:r w:rsidR="005C5A56">
        <w:rPr>
          <w:rFonts w:ascii="Ubuntu" w:hAnsi="Ubuntu" w:cstheme="minorHAnsi"/>
        </w:rPr>
        <w:t>Perkantysis subjektas</w:t>
      </w:r>
      <w:r w:rsidRPr="000734EE">
        <w:rPr>
          <w:rFonts w:ascii="Ubuntu" w:hAnsi="Ubuntu" w:cstheme="minorHAnsi"/>
          <w:color w:val="000000" w:themeColor="text1"/>
        </w:rPr>
        <w:t xml:space="preserve"> galės iššifruoti pateiktą Galutinį pasiūlymą. </w:t>
      </w:r>
      <w:r w:rsidRPr="000734EE">
        <w:rPr>
          <w:rFonts w:ascii="Ubuntu" w:hAnsi="Ubuntu" w:cstheme="minorHAnsi"/>
          <w:color w:val="000000" w:themeColor="text1"/>
          <w:lang w:eastAsia="lt-LT"/>
        </w:rPr>
        <w:t xml:space="preserve">Iškilus CVP IS techninėms problemoms, kai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neturi galimybės pateikti slaptažodžio per CVP IS susirašinėjimo priemonę,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teisę slaptažodį pateikti kitomis priemonėmis pasirinktinai: </w:t>
      </w:r>
      <w:r w:rsidR="00AC0CCF">
        <w:rPr>
          <w:rFonts w:ascii="Ubuntu" w:hAnsi="Ubuntu" w:cstheme="minorHAnsi"/>
        </w:rPr>
        <w:t>Perkančiojo subjekto</w:t>
      </w:r>
      <w:r w:rsidRPr="000734EE">
        <w:rPr>
          <w:rFonts w:ascii="Ubuntu" w:hAnsi="Ubuntu" w:cstheme="minorHAnsi"/>
          <w:color w:val="000000" w:themeColor="text1"/>
          <w:lang w:eastAsia="lt-LT"/>
        </w:rPr>
        <w:t xml:space="preserve"> oficialiu elektroniniu paštu, faksu arba raštu. Tokiu atveju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būti aktyvus ir įsitikinti, kad pateiktas slaptažodis laiku pasiekė adresatą (pavyzdžiui, susisiekęs su </w:t>
      </w:r>
      <w:r w:rsidR="00AC0CCF">
        <w:rPr>
          <w:rFonts w:ascii="Ubuntu" w:eastAsia="Arial" w:hAnsi="Ubuntu" w:cstheme="minorHAnsi"/>
        </w:rPr>
        <w:t>Perkančiuoju subjektu</w:t>
      </w:r>
      <w:r w:rsidRPr="000734EE">
        <w:rPr>
          <w:rFonts w:ascii="Ubuntu" w:eastAsia="Arial" w:hAnsi="Ubuntu" w:cstheme="minorHAnsi"/>
        </w:rPr>
        <w:t xml:space="preserve"> </w:t>
      </w:r>
      <w:r w:rsidRPr="000734EE">
        <w:rPr>
          <w:rFonts w:ascii="Ubuntu" w:hAnsi="Ubuntu" w:cstheme="minorHAnsi"/>
          <w:color w:val="000000" w:themeColor="text1"/>
          <w:lang w:eastAsia="lt-LT"/>
        </w:rPr>
        <w:t xml:space="preserve">oficialiu jo telefonu ir (arba) kitais būdais). </w:t>
      </w:r>
    </w:p>
    <w:p w14:paraId="4E42C0CF" w14:textId="22AC039E" w:rsidR="000734EE" w:rsidRPr="00654CBF" w:rsidRDefault="000734EE" w:rsidP="000734EE">
      <w:pPr>
        <w:pStyle w:val="paragrafesrasas2lygis"/>
        <w:numPr>
          <w:ilvl w:val="1"/>
          <w:numId w:val="25"/>
        </w:numPr>
        <w:spacing w:after="0" w:line="240" w:lineRule="auto"/>
        <w:ind w:left="0" w:firstLine="697"/>
        <w:rPr>
          <w:rFonts w:ascii="Ubuntu" w:eastAsiaTheme="minorEastAsia" w:hAnsi="Ubuntu" w:cstheme="minorHAnsi"/>
          <w:color w:val="000000" w:themeColor="text1"/>
        </w:rPr>
      </w:pPr>
      <w:r w:rsidRPr="000734EE">
        <w:rPr>
          <w:rFonts w:ascii="Ubuntu" w:hAnsi="Ubuntu" w:cstheme="minorHAnsi"/>
          <w:color w:val="000000" w:themeColor="text1"/>
        </w:rPr>
        <w:t>I</w:t>
      </w:r>
      <w:r w:rsidRPr="000734EE">
        <w:rPr>
          <w:rFonts w:ascii="Ubuntu" w:hAnsi="Ubuntu" w:cstheme="minorHAnsi"/>
        </w:rPr>
        <w:t>ki susipažinimo su Galutiniais pasiūlymais</w:t>
      </w:r>
      <w:r w:rsidRPr="000734EE">
        <w:rPr>
          <w:rFonts w:ascii="Ubuntu" w:hAnsi="Ubuntu" w:cstheme="minorHAnsi"/>
          <w:color w:val="000000" w:themeColor="text1"/>
        </w:rPr>
        <w:t xml:space="preserve"> procedūros (posėdžio) pradžios </w:t>
      </w:r>
      <w:r w:rsidR="00E40E84">
        <w:rPr>
          <w:rFonts w:ascii="Ubuntu" w:hAnsi="Ubuntu" w:cstheme="minorHAnsi"/>
          <w:color w:val="000000" w:themeColor="text1"/>
        </w:rPr>
        <w:t>tiekėjui</w:t>
      </w:r>
      <w:r w:rsidRPr="000734EE">
        <w:rPr>
          <w:rFonts w:ascii="Ubuntu" w:hAnsi="Ubuntu" w:cstheme="minorHAnsi"/>
          <w:color w:val="000000" w:themeColor="text1"/>
        </w:rPr>
        <w:t xml:space="preserve">  nepateikus (dėl jo paties kaltės) slaptažodžio arba pateikus neteisingą slaptažodį, kuriuo naudodamasis </w:t>
      </w:r>
      <w:r w:rsidRPr="000734EE">
        <w:rPr>
          <w:rFonts w:ascii="Ubuntu" w:hAnsi="Ubuntu" w:cstheme="minorHAnsi"/>
        </w:rPr>
        <w:t xml:space="preserve"> </w:t>
      </w:r>
      <w:r w:rsidR="00E40E84">
        <w:rPr>
          <w:rFonts w:ascii="Ubuntu" w:hAnsi="Ubuntu" w:cstheme="minorHAnsi"/>
        </w:rPr>
        <w:t>Perkantysis subjektas</w:t>
      </w:r>
      <w:r w:rsidRPr="000734EE">
        <w:rPr>
          <w:rFonts w:ascii="Ubuntu" w:hAnsi="Ubuntu" w:cstheme="minorHAnsi"/>
          <w:color w:val="000000" w:themeColor="text1"/>
        </w:rPr>
        <w:t xml:space="preserve"> negalėjo iššifruoti Galutinio pasiūlymo, </w:t>
      </w:r>
      <w:r w:rsidR="00237B78">
        <w:rPr>
          <w:rFonts w:ascii="Ubuntu" w:hAnsi="Ubuntu" w:cstheme="minorHAnsi"/>
          <w:color w:val="000000" w:themeColor="text1"/>
        </w:rPr>
        <w:t>tiekėjo</w:t>
      </w:r>
      <w:r w:rsidRPr="000734EE">
        <w:rPr>
          <w:rFonts w:ascii="Ubuntu" w:hAnsi="Ubuntu" w:cstheme="minorHAnsi"/>
          <w:color w:val="000000" w:themeColor="text1"/>
        </w:rPr>
        <w:t xml:space="preserve"> pasiūlymas atmetamas kaip </w:t>
      </w:r>
      <w:r w:rsidRPr="000734EE">
        <w:rPr>
          <w:rFonts w:ascii="Ubuntu" w:hAnsi="Ubuntu" w:cstheme="minorHAnsi"/>
        </w:rPr>
        <w:t xml:space="preserve">neatitinkantis Pirkimo sąlygose nustatytų reikalavimų. </w:t>
      </w:r>
    </w:p>
    <w:p w14:paraId="56B24DD4" w14:textId="77777777" w:rsidR="00654CBF" w:rsidRDefault="00654CBF" w:rsidP="00654CBF">
      <w:pPr>
        <w:pStyle w:val="paragrafesrasas2lygis"/>
        <w:spacing w:after="0" w:line="240" w:lineRule="auto"/>
        <w:rPr>
          <w:rFonts w:ascii="Ubuntu" w:eastAsiaTheme="minorEastAsia" w:hAnsi="Ubuntu" w:cstheme="minorHAnsi"/>
          <w:color w:val="000000" w:themeColor="text1"/>
        </w:rPr>
      </w:pPr>
    </w:p>
    <w:p w14:paraId="0E60D01C" w14:textId="69F969F1" w:rsidR="00654CBF" w:rsidRDefault="00654CBF" w:rsidP="00654CBF">
      <w:pPr>
        <w:pStyle w:val="paragrafesrasas2lygis"/>
        <w:numPr>
          <w:ilvl w:val="0"/>
          <w:numId w:val="22"/>
        </w:numPr>
        <w:spacing w:after="0" w:line="240" w:lineRule="auto"/>
        <w:jc w:val="center"/>
        <w:rPr>
          <w:rFonts w:ascii="Ubuntu" w:eastAsiaTheme="minorEastAsia" w:hAnsi="Ubuntu" w:cstheme="minorHAnsi"/>
          <w:b/>
          <w:bCs/>
          <w:color w:val="000000" w:themeColor="text1"/>
        </w:rPr>
      </w:pPr>
      <w:r w:rsidRPr="00654CBF">
        <w:rPr>
          <w:rFonts w:ascii="Ubuntu" w:eastAsiaTheme="minorEastAsia" w:hAnsi="Ubuntu" w:cstheme="minorHAnsi"/>
          <w:b/>
          <w:bCs/>
          <w:color w:val="000000" w:themeColor="text1"/>
        </w:rPr>
        <w:t>GALUTINIŲ PASIŪLYMŲ VERTINIMAS</w:t>
      </w:r>
    </w:p>
    <w:p w14:paraId="7816B9A5" w14:textId="77777777" w:rsidR="004E0CC5" w:rsidRDefault="004E0CC5" w:rsidP="004E0CC5">
      <w:pPr>
        <w:pStyle w:val="paragrafesrasas2lygis"/>
        <w:spacing w:after="0" w:line="240" w:lineRule="auto"/>
        <w:ind w:left="720"/>
        <w:rPr>
          <w:rFonts w:ascii="Ubuntu" w:eastAsiaTheme="minorEastAsia" w:hAnsi="Ubuntu" w:cstheme="minorHAnsi"/>
          <w:b/>
          <w:bCs/>
          <w:color w:val="000000" w:themeColor="text1"/>
        </w:rPr>
      </w:pPr>
    </w:p>
    <w:p w14:paraId="076AA03A" w14:textId="6F6BEA3F" w:rsidR="004E0CC5" w:rsidRPr="004E0CC5" w:rsidRDefault="004E0CC5" w:rsidP="004E0CC5">
      <w:pPr>
        <w:pStyle w:val="paragrafesrasas2lygis"/>
        <w:numPr>
          <w:ilvl w:val="1"/>
          <w:numId w:val="28"/>
        </w:numPr>
        <w:spacing w:after="0" w:line="240" w:lineRule="auto"/>
        <w:ind w:left="0" w:firstLine="709"/>
        <w:rPr>
          <w:rFonts w:ascii="Ubuntu" w:eastAsiaTheme="minorEastAsia" w:hAnsi="Ubuntu" w:cstheme="minorHAnsi"/>
        </w:rPr>
      </w:pPr>
      <w:r w:rsidRPr="004E0CC5">
        <w:rPr>
          <w:rFonts w:ascii="Ubuntu" w:hAnsi="Ubuntu" w:cstheme="minorHAnsi"/>
        </w:rPr>
        <w:t xml:space="preserve">Galutinius pasiūlymus  </w:t>
      </w:r>
      <w:r w:rsidR="00151083">
        <w:rPr>
          <w:rFonts w:ascii="Ubuntu" w:hAnsi="Ubuntu" w:cstheme="minorHAnsi"/>
        </w:rPr>
        <w:t>Perkantysis subjektas</w:t>
      </w:r>
      <w:r w:rsidRPr="004E0CC5">
        <w:rPr>
          <w:rFonts w:ascii="Ubuntu" w:hAnsi="Ubuntu" w:cstheme="minorHAnsi"/>
        </w:rPr>
        <w:t xml:space="preserve"> vertina ir Galutinių pasiūlymų eilę sudaro pagal kriterijus ir tvarką, nurodytą Pirkimo sąlygose.</w:t>
      </w:r>
    </w:p>
    <w:p w14:paraId="209181B3" w14:textId="77777777" w:rsidR="004E0CC5" w:rsidRPr="004E0CC5" w:rsidRDefault="004E0CC5" w:rsidP="004E0CC5">
      <w:pPr>
        <w:pStyle w:val="Sraopastraipa"/>
        <w:numPr>
          <w:ilvl w:val="1"/>
          <w:numId w:val="29"/>
        </w:numPr>
        <w:spacing w:after="0" w:line="240" w:lineRule="auto"/>
        <w:ind w:left="0" w:firstLine="709"/>
        <w:rPr>
          <w:rFonts w:ascii="Ubuntu" w:hAnsi="Ubuntu" w:cstheme="minorHAnsi"/>
          <w:sz w:val="22"/>
        </w:rPr>
      </w:pPr>
      <w:r w:rsidRPr="004E0CC5">
        <w:rPr>
          <w:rFonts w:ascii="Ubuntu" w:hAnsi="Ubuntu" w:cstheme="minorHAnsi"/>
          <w:sz w:val="22"/>
        </w:rPr>
        <w:t xml:space="preserve">Galutinius pasiūlymus vertins Komisija. Galutinių pasiūlymų techniniams duomenims įvertinti gali būti pasitelkti ekspertai (vertinamo objekto žinovai). Galutiniai pasiūlymai bus vertinami tiekėjams ir (ar) jų įgaliotiesiems atstovams nedalyvaujant. </w:t>
      </w:r>
    </w:p>
    <w:p w14:paraId="09298573" w14:textId="43DF7741" w:rsidR="004E0CC5" w:rsidRPr="004E0CC5" w:rsidRDefault="004E0CC5" w:rsidP="004E0CC5">
      <w:pPr>
        <w:pStyle w:val="paragrafesrasas2lygis"/>
        <w:numPr>
          <w:ilvl w:val="1"/>
          <w:numId w:val="29"/>
        </w:numPr>
        <w:spacing w:after="0" w:line="240" w:lineRule="auto"/>
        <w:ind w:left="0" w:firstLine="697"/>
        <w:rPr>
          <w:rFonts w:ascii="Ubuntu" w:eastAsiaTheme="minorEastAsia" w:hAnsi="Ubuntu" w:cstheme="minorHAnsi"/>
        </w:rPr>
      </w:pPr>
      <w:r w:rsidRPr="004E0CC5">
        <w:rPr>
          <w:rFonts w:ascii="Ubuntu" w:eastAsiaTheme="minorEastAsia" w:hAnsi="Ubuntu" w:cstheme="minorHAnsi"/>
        </w:rPr>
        <w:t xml:space="preserve">Atlikęs pradinį susipažinimą su Galutiniais pasiūlymais, </w:t>
      </w:r>
      <w:r w:rsidRPr="004E0CC5">
        <w:rPr>
          <w:rFonts w:ascii="Ubuntu" w:hAnsi="Ubuntu" w:cstheme="minorHAnsi"/>
        </w:rPr>
        <w:t xml:space="preserve"> </w:t>
      </w:r>
      <w:r w:rsidR="008E2D9C">
        <w:rPr>
          <w:rFonts w:ascii="Ubuntu" w:hAnsi="Ubuntu" w:cstheme="minorHAnsi"/>
        </w:rPr>
        <w:t>Perkantysis subjektas</w:t>
      </w:r>
      <w:r w:rsidRPr="004E0CC5">
        <w:rPr>
          <w:rFonts w:ascii="Ubuntu" w:eastAsiaTheme="minorEastAsia" w:hAnsi="Ubuntu" w:cstheme="minorHAnsi"/>
        </w:rPr>
        <w:t>:</w:t>
      </w:r>
    </w:p>
    <w:p w14:paraId="18F142F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AA24AA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F15E0F9"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45648C3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D6513EB"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69B9FFB3"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F93745C"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6E3AA56"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70A98E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C99CDB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37489A5"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8D134F7"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CE9C02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E7D322B"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13FA76A9"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0AA6FF79" w14:textId="77777777" w:rsidR="004E0CC5" w:rsidRPr="004E0CC5" w:rsidRDefault="004E0CC5" w:rsidP="004E0CC5">
      <w:pPr>
        <w:pStyle w:val="Sraopastraipa"/>
        <w:numPr>
          <w:ilvl w:val="2"/>
          <w:numId w:val="29"/>
        </w:numPr>
        <w:tabs>
          <w:tab w:val="left" w:pos="1276"/>
          <w:tab w:val="left" w:pos="1560"/>
        </w:tabs>
        <w:spacing w:after="0" w:line="240" w:lineRule="auto"/>
        <w:ind w:left="0" w:firstLine="720"/>
        <w:rPr>
          <w:rFonts w:ascii="Ubuntu" w:eastAsia="Arial" w:hAnsi="Ubuntu" w:cstheme="minorHAnsi"/>
          <w:sz w:val="22"/>
        </w:rPr>
      </w:pPr>
      <w:r w:rsidRPr="004E0CC5">
        <w:rPr>
          <w:rFonts w:ascii="Ubuntu" w:eastAsia="Arial" w:hAnsi="Ubuntu" w:cstheme="minorHAnsi"/>
          <w:sz w:val="22"/>
        </w:rPr>
        <w:t>įvertina ar Galutinis pasiūlymas atitinka Pirkimo sąlygose nustatytus, įskaitant su Pirkimo objektu susijusius reikalavimus, nuostatas dėl draudimo pateikti alternatyvius pasiūlymus;</w:t>
      </w:r>
    </w:p>
    <w:p w14:paraId="43A382C6"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nagrinėja, vertina ir palygina pateiktus Galutinius pasiūlymus, vadovaudamasis Pirkimo sąlygų nuostatomis; </w:t>
      </w:r>
    </w:p>
    <w:p w14:paraId="72DCBA25"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patikrina, ar Galutiniuose pasiūlymuose nėra kainos ir (ar) sąnaudų apskaičiavimo klaidų;</w:t>
      </w:r>
    </w:p>
    <w:p w14:paraId="18DE23F1" w14:textId="086043A8"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įvertina ar Galutiniuose pasiūlymuose pasiūlyta kaina ir (ar) sąnaudos nėra per didelės, </w:t>
      </w:r>
      <w:r w:rsidR="008E2D9C">
        <w:rPr>
          <w:rFonts w:ascii="Ubuntu" w:eastAsia="Arial" w:hAnsi="Ubuntu" w:cstheme="minorHAnsi"/>
          <w:sz w:val="22"/>
        </w:rPr>
        <w:t>Perkančiajam subjektui</w:t>
      </w:r>
      <w:r w:rsidRPr="004E0CC5">
        <w:rPr>
          <w:rFonts w:ascii="Ubuntu" w:eastAsia="Arial" w:hAnsi="Ubuntu" w:cstheme="minorHAnsi"/>
          <w:sz w:val="22"/>
        </w:rPr>
        <w:t xml:space="preserve"> nepriimtinos. Taikomos </w:t>
      </w:r>
      <w:r w:rsidRPr="008E2D9C">
        <w:rPr>
          <w:rFonts w:ascii="Ubuntu" w:eastAsia="Arial" w:hAnsi="Ubuntu" w:cstheme="minorHAnsi"/>
          <w:sz w:val="22"/>
        </w:rPr>
        <w:t xml:space="preserve">PĮ 58 straipsnio 1 dalies 5 punkto </w:t>
      </w:r>
      <w:r w:rsidRPr="004E0CC5">
        <w:rPr>
          <w:rFonts w:ascii="Ubuntu" w:eastAsia="Arial" w:hAnsi="Ubuntu" w:cstheme="minorHAnsi"/>
          <w:sz w:val="22"/>
        </w:rPr>
        <w:t>nuostatos;</w:t>
      </w:r>
    </w:p>
    <w:p w14:paraId="1D1589D4" w14:textId="74310ADE"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tikrina ar nebuvo pasiūlyta neįprastai maža kaina. Jeigu Galutinio pasiūlymo kaina ir (ar) sąnaudos atrodo neįprastai mažos, CVP IS susirašinėjimo priemonėmis kreipiasi į </w:t>
      </w:r>
      <w:r w:rsidR="00EB0550">
        <w:rPr>
          <w:rFonts w:ascii="Ubuntu" w:eastAsia="Arial" w:hAnsi="Ubuntu" w:cstheme="minorHAnsi"/>
          <w:sz w:val="22"/>
        </w:rPr>
        <w:t>tiekėją</w:t>
      </w:r>
      <w:r w:rsidRPr="004E0CC5">
        <w:rPr>
          <w:rFonts w:ascii="Ubuntu" w:eastAsia="Arial" w:hAnsi="Ubuntu" w:cstheme="minorHAnsi"/>
          <w:sz w:val="22"/>
        </w:rPr>
        <w:t xml:space="preserve">, kad šis per </w:t>
      </w:r>
      <w:r w:rsidRPr="004E0CC5">
        <w:rPr>
          <w:rFonts w:ascii="Ubuntu" w:hAnsi="Ubuntu" w:cstheme="minorHAnsi"/>
          <w:sz w:val="22"/>
        </w:rPr>
        <w:t xml:space="preserve"> </w:t>
      </w:r>
      <w:r w:rsidR="00EB0550">
        <w:rPr>
          <w:rFonts w:ascii="Ubuntu" w:hAnsi="Ubuntu" w:cstheme="minorHAnsi"/>
          <w:sz w:val="22"/>
        </w:rPr>
        <w:t>Perkančiojo subjekto</w:t>
      </w:r>
      <w:r w:rsidRPr="004E0CC5">
        <w:rPr>
          <w:rFonts w:ascii="Ubuntu" w:eastAsia="Arial" w:hAnsi="Ubuntu" w:cstheme="minorHAnsi"/>
          <w:sz w:val="22"/>
        </w:rPr>
        <w:t xml:space="preserve"> nustatytą protingą terminą pagrįstų Galutiniame pasiūlyme nurodyto Pirkimo objekto ar jo sudedamųjų dalių kainą ir (ar) sąnaudas;</w:t>
      </w:r>
    </w:p>
    <w:p w14:paraId="5E55431C" w14:textId="48BB71ED" w:rsidR="004E0CC5" w:rsidRPr="004E0CC5" w:rsidRDefault="004E0CC5" w:rsidP="005B4D15">
      <w:pPr>
        <w:pStyle w:val="Sraopastraipa"/>
        <w:numPr>
          <w:ilvl w:val="2"/>
          <w:numId w:val="29"/>
        </w:numPr>
        <w:tabs>
          <w:tab w:val="left" w:pos="993"/>
          <w:tab w:val="left" w:pos="1560"/>
        </w:tabs>
        <w:spacing w:after="120" w:line="20" w:lineRule="atLeast"/>
        <w:ind w:left="0" w:firstLine="709"/>
        <w:rPr>
          <w:rFonts w:ascii="Ubuntu" w:hAnsi="Ubuntu" w:cstheme="minorHAnsi"/>
          <w:sz w:val="22"/>
        </w:rPr>
      </w:pPr>
      <w:r w:rsidRPr="004E0CC5">
        <w:rPr>
          <w:rFonts w:ascii="Ubuntu" w:hAnsi="Ubuntu" w:cstheme="minorHAnsi"/>
          <w:sz w:val="22"/>
        </w:rPr>
        <w:lastRenderedPageBreak/>
        <w:t xml:space="preserve">kreipiasi į ekonomiškai naudingiausią pasiūlymą pateikusį </w:t>
      </w:r>
      <w:r w:rsidR="005B4D15">
        <w:rPr>
          <w:rFonts w:ascii="Ubuntu" w:hAnsi="Ubuntu" w:cstheme="minorHAnsi"/>
          <w:sz w:val="22"/>
        </w:rPr>
        <w:t>tiekėją</w:t>
      </w:r>
      <w:r w:rsidRPr="004E0CC5">
        <w:rPr>
          <w:rFonts w:ascii="Ubuntu" w:hAnsi="Ubuntu" w:cstheme="minorHAnsi"/>
          <w:sz w:val="22"/>
        </w:rPr>
        <w:t xml:space="preserve"> dėl aktualių dokumentų, patvirtinančių EBVPD nurodytą informaciją, dėl </w:t>
      </w:r>
      <w:r w:rsidRPr="004E0CC5">
        <w:rPr>
          <w:rFonts w:ascii="Ubuntu" w:hAnsi="Ubuntu"/>
          <w:sz w:val="22"/>
        </w:rPr>
        <w:t xml:space="preserve">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w:t>
      </w:r>
      <w:r w:rsidR="00062E46">
        <w:rPr>
          <w:rFonts w:ascii="Ubuntu" w:hAnsi="Ubuntu" w:cstheme="minorHAnsi"/>
          <w:sz w:val="22"/>
        </w:rPr>
        <w:t>Perkantysis subjektas</w:t>
      </w:r>
      <w:r w:rsidRPr="004E0CC5">
        <w:rPr>
          <w:rFonts w:ascii="Ubuntu" w:hAnsi="Ubuntu" w:cstheme="minorHAnsi"/>
          <w:sz w:val="22"/>
        </w:rPr>
        <w:t xml:space="preserve"> nereikalauja pateikti dokumentų, patvirtinančių nustatytų pašalinimo pagrindų nebuvimą, išskyrus atvejus, kai jis turi pagrįstų abejonių dėl </w:t>
      </w:r>
      <w:r w:rsidR="00062E46">
        <w:rPr>
          <w:rFonts w:ascii="Ubuntu" w:hAnsi="Ubuntu" w:cstheme="minorHAnsi"/>
          <w:sz w:val="22"/>
        </w:rPr>
        <w:t>tiekėjo</w:t>
      </w:r>
      <w:r w:rsidRPr="004E0CC5">
        <w:rPr>
          <w:rFonts w:ascii="Ubuntu" w:hAnsi="Ubuntu" w:cstheme="minorHAnsi"/>
          <w:sz w:val="22"/>
        </w:rPr>
        <w:t xml:space="preserve"> patikimumo</w:t>
      </w:r>
      <w:r w:rsidRPr="004E0CC5">
        <w:rPr>
          <w:rFonts w:ascii="Ubuntu" w:hAnsi="Ubuntu"/>
          <w:sz w:val="22"/>
        </w:rPr>
        <w:t>.</w:t>
      </w:r>
    </w:p>
    <w:p w14:paraId="07FC72C0" w14:textId="709CF2F7" w:rsidR="004E0CC5" w:rsidRPr="004E0CC5" w:rsidRDefault="004E0CC5" w:rsidP="004E0CC5">
      <w:pPr>
        <w:pStyle w:val="Sraopastraipa"/>
        <w:numPr>
          <w:ilvl w:val="1"/>
          <w:numId w:val="29"/>
        </w:numPr>
        <w:tabs>
          <w:tab w:val="left" w:pos="1276"/>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Jeigu ūkio subjekto, kurio pajėgumais </w:t>
      </w:r>
      <w:r w:rsidR="00062E46">
        <w:rPr>
          <w:rFonts w:ascii="Ubuntu" w:eastAsia="Arial" w:hAnsi="Ubuntu" w:cstheme="minorHAnsi"/>
          <w:sz w:val="22"/>
        </w:rPr>
        <w:t xml:space="preserve">tiekėjas </w:t>
      </w:r>
      <w:r w:rsidRPr="004E0CC5">
        <w:rPr>
          <w:rFonts w:ascii="Ubuntu" w:eastAsia="Arial" w:hAnsi="Ubuntu" w:cstheme="minorHAnsi"/>
          <w:sz w:val="22"/>
        </w:rPr>
        <w:t xml:space="preserve">remiasi pagal </w:t>
      </w:r>
      <w:r w:rsidRPr="00062E46">
        <w:rPr>
          <w:rFonts w:ascii="Ubuntu" w:eastAsia="Arial" w:hAnsi="Ubuntu" w:cstheme="minorHAnsi"/>
          <w:sz w:val="22"/>
        </w:rPr>
        <w:t>PĮ 62 straipsnį</w:t>
      </w:r>
      <w:r w:rsidRPr="004E0CC5">
        <w:rPr>
          <w:rFonts w:ascii="Ubuntu" w:eastAsia="Arial" w:hAnsi="Ubuntu" w:cstheme="minorHAnsi"/>
          <w:sz w:val="22"/>
        </w:rPr>
        <w:t xml:space="preserve">, padėtis atitinka bent vieną nustatytą pašalinimo pagrindą, </w:t>
      </w:r>
      <w:r w:rsidRPr="004E0CC5">
        <w:rPr>
          <w:rFonts w:ascii="Ubuntu" w:hAnsi="Ubuntu" w:cstheme="minorHAnsi"/>
          <w:sz w:val="22"/>
        </w:rPr>
        <w:t xml:space="preserve"> </w:t>
      </w:r>
      <w:r w:rsidR="00062E46">
        <w:rPr>
          <w:rFonts w:ascii="Ubuntu" w:hAnsi="Ubuntu" w:cstheme="minorHAnsi"/>
          <w:sz w:val="22"/>
        </w:rPr>
        <w:t>Perkantysis subjektas</w:t>
      </w:r>
      <w:r w:rsidRPr="004E0CC5">
        <w:rPr>
          <w:rFonts w:ascii="Ubuntu" w:eastAsia="Arial" w:hAnsi="Ubuntu" w:cstheme="minorHAnsi"/>
          <w:sz w:val="22"/>
        </w:rPr>
        <w:t xml:space="preserve"> reikalauja, kad </w:t>
      </w:r>
      <w:r w:rsidR="00062E46">
        <w:rPr>
          <w:rFonts w:ascii="Ubuntu" w:eastAsia="Arial" w:hAnsi="Ubuntu" w:cstheme="minorHAnsi"/>
          <w:sz w:val="22"/>
        </w:rPr>
        <w:t>tiekėjas</w:t>
      </w:r>
      <w:r w:rsidRPr="004E0CC5">
        <w:rPr>
          <w:rFonts w:ascii="Ubuntu" w:eastAsia="Arial" w:hAnsi="Ubuntu" w:cstheme="minorHAnsi"/>
          <w:sz w:val="22"/>
        </w:rPr>
        <w:t xml:space="preserve"> per </w:t>
      </w:r>
      <w:r w:rsidRPr="004E0CC5">
        <w:rPr>
          <w:rFonts w:ascii="Ubuntu" w:hAnsi="Ubuntu" w:cstheme="minorHAnsi"/>
          <w:sz w:val="22"/>
        </w:rPr>
        <w:t xml:space="preserve"> </w:t>
      </w:r>
      <w:r w:rsidR="00062E46">
        <w:rPr>
          <w:rFonts w:ascii="Ubuntu" w:hAnsi="Ubuntu" w:cstheme="minorHAnsi"/>
          <w:sz w:val="22"/>
        </w:rPr>
        <w:t>Perkančiojo subjekto</w:t>
      </w:r>
      <w:r w:rsidRPr="004E0CC5">
        <w:rPr>
          <w:rFonts w:ascii="Ubuntu" w:eastAsia="Arial" w:hAnsi="Ubuntu" w:cstheme="minorHAnsi"/>
          <w:sz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7ACAE09A"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54175E45"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1F884D51"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4B0AE482" w14:textId="77777777" w:rsidR="004E0CC5" w:rsidRPr="004E0CC5" w:rsidRDefault="004E0CC5" w:rsidP="004E0CC5">
      <w:pPr>
        <w:pStyle w:val="Sraopastraipa"/>
        <w:numPr>
          <w:ilvl w:val="1"/>
          <w:numId w:val="27"/>
        </w:numPr>
        <w:spacing w:after="0" w:line="240" w:lineRule="auto"/>
        <w:ind w:left="0" w:firstLine="697"/>
        <w:rPr>
          <w:rFonts w:ascii="Ubuntu" w:hAnsi="Ubuntu" w:cstheme="minorHAnsi"/>
          <w:vanish/>
          <w:sz w:val="22"/>
        </w:rPr>
      </w:pPr>
    </w:p>
    <w:p w14:paraId="7BED1F06" w14:textId="3D05B3FF" w:rsidR="004E0CC5" w:rsidRPr="004E0CC5" w:rsidRDefault="004E0CC5" w:rsidP="004E0CC5">
      <w:pPr>
        <w:pStyle w:val="Sraopastraipa"/>
        <w:numPr>
          <w:ilvl w:val="1"/>
          <w:numId w:val="29"/>
        </w:numPr>
        <w:spacing w:after="0" w:line="240" w:lineRule="auto"/>
        <w:ind w:left="0" w:firstLine="697"/>
        <w:rPr>
          <w:rFonts w:ascii="Ubuntu" w:eastAsia="Arial" w:hAnsi="Ubuntu" w:cstheme="minorHAnsi"/>
          <w:vanish/>
          <w:sz w:val="22"/>
        </w:rPr>
      </w:pPr>
      <w:r w:rsidRPr="004E0CC5">
        <w:rPr>
          <w:rFonts w:ascii="Ubuntu" w:hAnsi="Ubuntu" w:cstheme="minorHAnsi"/>
          <w:sz w:val="22"/>
        </w:rPr>
        <w:t xml:space="preserve">Jeigu tiekėjas pateikė netikslius, neišsamius ar klaidingus dokumentus ar duomenis apie atitiktį pirkimo sąlygų reikalavimams ar šių dokumentų ar duomenų trūksta, </w:t>
      </w:r>
      <w:r w:rsidR="00A74FD7">
        <w:rPr>
          <w:rFonts w:ascii="Ubuntu" w:hAnsi="Ubuntu" w:cstheme="minorHAnsi"/>
          <w:sz w:val="22"/>
        </w:rPr>
        <w:t>Perkantysis subjektas</w:t>
      </w:r>
      <w:r w:rsidRPr="004E0CC5">
        <w:rPr>
          <w:rFonts w:ascii="Ubuntu" w:hAnsi="Ubuntu" w:cstheme="minorHAnsi"/>
          <w:sz w:val="22"/>
        </w:rPr>
        <w:t xml:space="preserve"> prašo (kai jis tai gali daryti  nepažeisdamas </w:t>
      </w:r>
      <w:r w:rsidRPr="004E0CC5">
        <w:rPr>
          <w:rStyle w:val="cf01"/>
          <w:rFonts w:ascii="Ubuntu" w:hAnsi="Ubuntu" w:cstheme="minorHAnsi"/>
          <w:sz w:val="22"/>
          <w:szCs w:val="22"/>
        </w:rPr>
        <w:t>lygiateisiškumo ir skaidrumo principų)</w:t>
      </w:r>
      <w:r w:rsidRPr="004E0CC5">
        <w:rPr>
          <w:rFonts w:ascii="Ubuntu" w:hAnsi="Ubuntu" w:cstheme="minorHAnsi"/>
          <w:sz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4E0CC5">
        <w:rPr>
          <w:rStyle w:val="Puslapioinaosnuoroda"/>
          <w:rFonts w:ascii="Ubuntu" w:hAnsi="Ubuntu" w:cstheme="minorHAnsi"/>
          <w:sz w:val="22"/>
        </w:rPr>
        <w:footnoteReference w:id="3"/>
      </w:r>
      <w:r w:rsidRPr="004E0CC5">
        <w:rPr>
          <w:rFonts w:ascii="Ubuntu" w:hAnsi="Ubuntu" w:cstheme="minorHAnsi"/>
          <w:sz w:val="22"/>
        </w:rPr>
        <w:t>.</w:t>
      </w:r>
    </w:p>
    <w:p w14:paraId="52CC142D" w14:textId="77777777" w:rsidR="004E0CC5" w:rsidRPr="004E0CC5" w:rsidRDefault="004E0CC5" w:rsidP="004E0CC5">
      <w:pPr>
        <w:pStyle w:val="Sraopastraipa"/>
        <w:tabs>
          <w:tab w:val="left" w:pos="1276"/>
        </w:tabs>
        <w:spacing w:after="0" w:line="240" w:lineRule="auto"/>
        <w:ind w:left="697"/>
        <w:rPr>
          <w:rFonts w:ascii="Ubuntu" w:hAnsi="Ubuntu" w:cstheme="minorHAnsi"/>
          <w:sz w:val="22"/>
        </w:rPr>
      </w:pPr>
    </w:p>
    <w:p w14:paraId="7A2EEADF" w14:textId="78CEE240" w:rsidR="004E0CC5" w:rsidRPr="004E0CC5" w:rsidRDefault="00A74FD7" w:rsidP="004E0CC5">
      <w:pPr>
        <w:pStyle w:val="Sraopastraipa"/>
        <w:numPr>
          <w:ilvl w:val="1"/>
          <w:numId w:val="29"/>
        </w:numPr>
        <w:tabs>
          <w:tab w:val="left" w:pos="1276"/>
        </w:tabs>
        <w:spacing w:after="0" w:line="240" w:lineRule="auto"/>
        <w:ind w:left="0" w:firstLine="697"/>
        <w:rPr>
          <w:rFonts w:ascii="Ubuntu" w:hAnsi="Ubuntu" w:cstheme="minorHAnsi"/>
          <w:sz w:val="22"/>
        </w:rPr>
      </w:pPr>
      <w:r>
        <w:rPr>
          <w:rFonts w:ascii="Ubuntu" w:hAnsi="Ubuntu" w:cstheme="minorHAnsi"/>
          <w:sz w:val="22"/>
        </w:rPr>
        <w:t>Perkantysis subjektas</w:t>
      </w:r>
      <w:r w:rsidR="004E0CC5" w:rsidRPr="004E0CC5">
        <w:rPr>
          <w:rFonts w:ascii="Ubuntu" w:eastAsia="Arial" w:hAnsi="Ubuntu" w:cstheme="minorHAnsi"/>
          <w:sz w:val="22"/>
        </w:rPr>
        <w:t xml:space="preserve"> gali nevertinti viso Galutinio pasiūlymo, jeigu patikrinęs jo dalį nustato, kad, vadovaujantis Pirkimo sąlygų reikalavimais, Galutinis pasiūlymas turi būti atmestas.</w:t>
      </w:r>
    </w:p>
    <w:p w14:paraId="584AF626" w14:textId="77777777" w:rsidR="00654CBF" w:rsidRDefault="00654CBF" w:rsidP="00654CBF">
      <w:pPr>
        <w:pStyle w:val="paragrafesrasas2lygis"/>
        <w:spacing w:after="0" w:line="240" w:lineRule="auto"/>
        <w:jc w:val="center"/>
        <w:rPr>
          <w:rFonts w:ascii="Ubuntu" w:eastAsiaTheme="minorEastAsia" w:hAnsi="Ubuntu" w:cstheme="minorHAnsi"/>
          <w:b/>
          <w:bCs/>
          <w:color w:val="000000" w:themeColor="text1"/>
        </w:rPr>
      </w:pPr>
    </w:p>
    <w:p w14:paraId="1D4494B4" w14:textId="22B6D4D7" w:rsidR="006A3AA3" w:rsidRPr="00A84291" w:rsidRDefault="00A74FD7" w:rsidP="006A3AA3">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GALUTINIŲ </w:t>
      </w:r>
      <w:r w:rsidR="006A3AA3" w:rsidRPr="00A84291">
        <w:rPr>
          <w:rFonts w:ascii="Ubuntu" w:hAnsi="Ubuntu" w:cs="Arial"/>
          <w:b/>
          <w:sz w:val="22"/>
          <w:szCs w:val="22"/>
          <w:lang w:val="lt-LT"/>
        </w:rPr>
        <w:t>PASIŪLYMŲ ATMETIMO PAGRINDAI</w:t>
      </w:r>
    </w:p>
    <w:p w14:paraId="6B09772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652D3B74" w14:textId="3A40E6DB"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sz w:val="22"/>
        </w:rPr>
      </w:pPr>
      <w:r w:rsidRPr="00A84291">
        <w:rPr>
          <w:rFonts w:ascii="Ubuntu" w:hAnsi="Ubuntu" w:cs="Arial"/>
          <w:sz w:val="22"/>
        </w:rPr>
        <w:t xml:space="preserve">Tiekėjo pateiktas </w:t>
      </w:r>
      <w:r w:rsidR="00A74FD7">
        <w:rPr>
          <w:rFonts w:ascii="Ubuntu" w:hAnsi="Ubuntu" w:cs="Arial"/>
          <w:sz w:val="22"/>
        </w:rPr>
        <w:t xml:space="preserve">Galutinis </w:t>
      </w:r>
      <w:r w:rsidRPr="00A84291">
        <w:rPr>
          <w:rFonts w:ascii="Ubuntu" w:hAnsi="Ubuntu" w:cs="Arial"/>
          <w:sz w:val="22"/>
        </w:rPr>
        <w:t>pasiūlymas yra atmetamas ir tiekėjas pašalinamas iš pirkimo procedūros, jeigu yra bent viena iš šių sąlygų:</w:t>
      </w:r>
    </w:p>
    <w:p w14:paraId="134ED026" w14:textId="12D8B2B7" w:rsidR="006A3AA3" w:rsidRPr="00A84291" w:rsidRDefault="006A3AA3" w:rsidP="00B629C8">
      <w:pPr>
        <w:pStyle w:val="Sraopastraipa"/>
        <w:numPr>
          <w:ilvl w:val="2"/>
          <w:numId w:val="22"/>
        </w:numPr>
        <w:tabs>
          <w:tab w:val="left" w:pos="1418"/>
          <w:tab w:val="left" w:pos="1701"/>
          <w:tab w:val="left" w:pos="1843"/>
        </w:tabs>
        <w:spacing w:after="120" w:line="240" w:lineRule="auto"/>
        <w:ind w:hanging="437"/>
        <w:rPr>
          <w:rFonts w:ascii="Ubuntu" w:hAnsi="Ubuntu" w:cs="Arial"/>
          <w:sz w:val="22"/>
        </w:rPr>
      </w:pPr>
      <w:r w:rsidRPr="00A84291">
        <w:rPr>
          <w:rFonts w:ascii="Ubuntu" w:hAnsi="Ubuntu" w:cs="Arial"/>
          <w:sz w:val="22"/>
        </w:rPr>
        <w:t xml:space="preserve">tiekėjas Komisijos prašymu nepratęsia </w:t>
      </w:r>
      <w:r w:rsidR="006977A7">
        <w:rPr>
          <w:rFonts w:ascii="Ubuntu" w:hAnsi="Ubuntu" w:cs="Arial"/>
          <w:sz w:val="22"/>
        </w:rPr>
        <w:t xml:space="preserve">Galutinio </w:t>
      </w:r>
      <w:r w:rsidRPr="00A84291">
        <w:rPr>
          <w:rFonts w:ascii="Ubuntu" w:hAnsi="Ubuntu" w:cs="Arial"/>
          <w:sz w:val="22"/>
        </w:rPr>
        <w:t>pasiūlymo galiojimo;</w:t>
      </w:r>
    </w:p>
    <w:p w14:paraId="5193F0B6" w14:textId="53B5754D" w:rsidR="006A3AA3" w:rsidRPr="00A84291" w:rsidRDefault="006A3AA3" w:rsidP="006A3AA3">
      <w:pPr>
        <w:pStyle w:val="Sraopastraipa"/>
        <w:numPr>
          <w:ilvl w:val="2"/>
          <w:numId w:val="22"/>
        </w:numPr>
        <w:tabs>
          <w:tab w:val="left" w:pos="1418"/>
          <w:tab w:val="left" w:pos="1701"/>
          <w:tab w:val="left" w:pos="1843"/>
        </w:tabs>
        <w:spacing w:after="120" w:line="240" w:lineRule="auto"/>
        <w:ind w:left="0" w:firstLine="567"/>
        <w:rPr>
          <w:rFonts w:ascii="Ubuntu" w:hAnsi="Ubuntu" w:cs="Arial"/>
          <w:sz w:val="22"/>
        </w:rPr>
      </w:pPr>
      <w:r w:rsidRPr="00A84291">
        <w:rPr>
          <w:rFonts w:ascii="Ubuntu" w:hAnsi="Ubuntu" w:cs="Arial"/>
          <w:color w:val="000000" w:themeColor="text1"/>
          <w:sz w:val="22"/>
        </w:rPr>
        <w:t>tiekėjas i</w:t>
      </w:r>
      <w:r w:rsidRPr="00A84291">
        <w:rPr>
          <w:rFonts w:ascii="Ubuntu" w:hAnsi="Ubuntu" w:cs="Arial"/>
          <w:sz w:val="22"/>
        </w:rPr>
        <w:t xml:space="preserve">ki susipažinimo su pasiūlymais </w:t>
      </w:r>
      <w:r w:rsidRPr="00A84291">
        <w:rPr>
          <w:rFonts w:ascii="Ubuntu" w:hAnsi="Ubuntu" w:cs="Arial"/>
          <w:color w:val="000000" w:themeColor="text1"/>
          <w:sz w:val="22"/>
        </w:rPr>
        <w:t xml:space="preserve">pradžios nepateikė </w:t>
      </w:r>
      <w:r w:rsidR="006977A7">
        <w:rPr>
          <w:rFonts w:ascii="Ubuntu" w:hAnsi="Ubuntu" w:cs="Arial"/>
          <w:color w:val="000000" w:themeColor="text1"/>
          <w:sz w:val="22"/>
        </w:rPr>
        <w:t xml:space="preserve">Galutinio </w:t>
      </w:r>
      <w:r w:rsidRPr="00A84291">
        <w:rPr>
          <w:rFonts w:ascii="Ubuntu" w:hAnsi="Ubuntu" w:cs="Arial"/>
          <w:color w:val="000000" w:themeColor="text1"/>
          <w:sz w:val="22"/>
        </w:rPr>
        <w:t xml:space="preserve">pasiūlymo iššifravimo slaptažodžio; </w:t>
      </w:r>
    </w:p>
    <w:p w14:paraId="338644B8"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84291">
        <w:rPr>
          <w:rFonts w:ascii="Ubuntu" w:hAnsi="Ubuntu" w:cs="Arial"/>
          <w:color w:val="000000"/>
          <w:sz w:val="22"/>
        </w:rPr>
        <w:t>padėtis atitinka nustatytus pašalinimo pagrindus ir perkančiojo subjekto nurodymu tiekėjas nepakeitė šio ūkio subjekto ar subtiekėjo į pašalinimo pagrindų neturintį ūkio subjektą;</w:t>
      </w:r>
    </w:p>
    <w:p w14:paraId="41070F13"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84291">
        <w:rPr>
          <w:rFonts w:ascii="Ubuntu" w:hAnsi="Ubuntu" w:cs="Arial"/>
          <w:color w:val="000000" w:themeColor="text1"/>
          <w:sz w:val="22"/>
        </w:rPr>
        <w:t>jam keliamų kvalifikacijos reikalavimų ir Perkančiojo subjekto nurodymu nebuvo pakeistas į reikalavimus atitinkantį ūkio subjektą;</w:t>
      </w:r>
    </w:p>
    <w:p w14:paraId="46DA29A3" w14:textId="6A240A74"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 xml:space="preserve">per Perkančiojo subjekto nustatytą terminą nepatikslino, nepapildė, nepaaiškino savo </w:t>
      </w:r>
      <w:r w:rsidR="007D5E1E">
        <w:rPr>
          <w:rFonts w:ascii="Ubuntu" w:hAnsi="Ubuntu" w:cs="Arial"/>
          <w:sz w:val="22"/>
        </w:rPr>
        <w:t xml:space="preserve">Galutinio </w:t>
      </w:r>
      <w:r w:rsidRPr="00A84291">
        <w:rPr>
          <w:rFonts w:ascii="Ubuntu" w:hAnsi="Ubuntu" w:cs="Arial"/>
          <w:sz w:val="22"/>
        </w:rPr>
        <w:t>pasiūlymo;</w:t>
      </w:r>
    </w:p>
    <w:p w14:paraId="3A7C34F9" w14:textId="606FEED2"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tiekėjas per Perkančiojo subjekto nustatytą terminą patikslino, papildė, paaiškino pasiūlymą ir tai lėmė esminį jo</w:t>
      </w:r>
      <w:r w:rsidR="000B67E4">
        <w:rPr>
          <w:rFonts w:ascii="Ubuntu" w:hAnsi="Ubuntu" w:cs="Arial"/>
          <w:sz w:val="22"/>
        </w:rPr>
        <w:t xml:space="preserve"> Galutinio</w:t>
      </w:r>
      <w:r w:rsidRPr="00A84291">
        <w:rPr>
          <w:rFonts w:ascii="Ubuntu" w:hAnsi="Ubuntu" w:cs="Arial"/>
          <w:sz w:val="22"/>
        </w:rPr>
        <w:t xml:space="preserve"> pasiūlymo pakeitimą;</w:t>
      </w:r>
    </w:p>
    <w:p w14:paraId="4A08F75E" w14:textId="445A8156" w:rsidR="006A3AA3" w:rsidRPr="00A84291" w:rsidRDefault="000B67E4" w:rsidP="006A3AA3">
      <w:pPr>
        <w:pStyle w:val="Sraopastraipa"/>
        <w:numPr>
          <w:ilvl w:val="2"/>
          <w:numId w:val="22"/>
        </w:numPr>
        <w:spacing w:after="160" w:line="240" w:lineRule="auto"/>
        <w:ind w:left="0" w:firstLine="567"/>
        <w:rPr>
          <w:rFonts w:ascii="Ubuntu" w:hAnsi="Ubuntu" w:cs="Arial"/>
          <w:sz w:val="22"/>
        </w:rPr>
      </w:pPr>
      <w:r>
        <w:rPr>
          <w:rFonts w:ascii="Ubuntu" w:hAnsi="Ubuntu" w:cs="Arial"/>
          <w:sz w:val="22"/>
        </w:rPr>
        <w:t xml:space="preserve">Galutinis </w:t>
      </w:r>
      <w:r w:rsidR="006A3AA3" w:rsidRPr="00A84291">
        <w:rPr>
          <w:rFonts w:ascii="Ubuntu" w:hAnsi="Ubuntu" w:cs="Arial"/>
          <w:sz w:val="22"/>
        </w:rPr>
        <w:t xml:space="preserve">pasiūlymas neatitinka pirkimo dokumentų reikalavimų ir jo trūkumai negali būti ištaisyti vadovaujantis </w:t>
      </w:r>
      <w:r w:rsidR="006A3AA3" w:rsidRPr="00A84291">
        <w:rPr>
          <w:rFonts w:ascii="Ubuntu" w:hAnsi="Ubuntu" w:cs="Arial"/>
          <w:color w:val="000000"/>
          <w:sz w:val="22"/>
        </w:rPr>
        <w:t>Viešųjų pirkimų tarnybos nustatytomis taisyklėmis</w:t>
      </w:r>
      <w:r w:rsidR="006A3AA3" w:rsidRPr="00A84291">
        <w:rPr>
          <w:rStyle w:val="Puslapioinaosnuoroda"/>
          <w:rFonts w:ascii="Ubuntu" w:hAnsi="Ubuntu" w:cs="Arial"/>
          <w:sz w:val="22"/>
        </w:rPr>
        <w:footnoteReference w:id="4"/>
      </w:r>
      <w:r w:rsidR="006A3AA3" w:rsidRPr="00A84291">
        <w:rPr>
          <w:rFonts w:ascii="Ubuntu" w:hAnsi="Ubuntu" w:cs="Arial"/>
          <w:color w:val="000000"/>
          <w:sz w:val="22"/>
        </w:rPr>
        <w:t>.</w:t>
      </w:r>
    </w:p>
    <w:p w14:paraId="5506B2DB" w14:textId="66F3AA0F" w:rsidR="006A3AA3" w:rsidRPr="00A84291" w:rsidRDefault="000B67E4" w:rsidP="006A3AA3">
      <w:pPr>
        <w:pStyle w:val="Sraopastraipa"/>
        <w:numPr>
          <w:ilvl w:val="2"/>
          <w:numId w:val="22"/>
        </w:numPr>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 xml:space="preserve">pasiūlyme nurodyta kaina Perkančiajam subjektui yra per didelė ir nepriimtina, išskyrus PĮ 58 straipsnio 1 dalies 5 punkte numatytus atvejus. Jeigu šiuo pagrindu atmetamas ekonomiškai naudingiausias </w:t>
      </w:r>
      <w:r>
        <w:rPr>
          <w:rFonts w:ascii="Ubuntu" w:hAnsi="Ubuntu" w:cs="Arial"/>
          <w:sz w:val="22"/>
        </w:rPr>
        <w:t xml:space="preserve">Galutinis </w:t>
      </w:r>
      <w:r w:rsidR="006A3AA3" w:rsidRPr="00A84291">
        <w:rPr>
          <w:rFonts w:ascii="Ubuntu" w:hAnsi="Ubuntu" w:cs="Arial"/>
          <w:sz w:val="22"/>
        </w:rPr>
        <w:t>pasiūlymas, o P</w:t>
      </w:r>
      <w:r w:rsidR="006A3AA3" w:rsidRPr="00A84291">
        <w:rPr>
          <w:rFonts w:ascii="Ubuntu" w:hAnsi="Ubuntu" w:cs="Arial"/>
          <w:color w:val="000000" w:themeColor="text1"/>
          <w:sz w:val="22"/>
        </w:rPr>
        <w:t xml:space="preserve">erkantysis subjektas pirkimo </w:t>
      </w:r>
      <w:r w:rsidR="006A3AA3" w:rsidRPr="00A84291">
        <w:rPr>
          <w:rFonts w:ascii="Ubuntu" w:hAnsi="Ubuntu" w:cs="Arial"/>
          <w:color w:val="000000" w:themeColor="text1"/>
          <w:sz w:val="22"/>
        </w:rPr>
        <w:lastRenderedPageBreak/>
        <w:t>dokumentuose nėra nurodęs pirkimui skirtų lėšų sumos,</w:t>
      </w:r>
      <w:r w:rsidR="006A3AA3" w:rsidRPr="00A84291">
        <w:rPr>
          <w:rFonts w:ascii="Ubuntu" w:hAnsi="Ubuntu" w:cs="Arial"/>
          <w:sz w:val="22"/>
        </w:rPr>
        <w:t xml:space="preserve"> kiti pasiūlymai negali būti nustatyti laimėjusiais;</w:t>
      </w:r>
    </w:p>
    <w:p w14:paraId="534CF3BE" w14:textId="5E21C730" w:rsidR="00F14BCB" w:rsidRPr="00A84291" w:rsidRDefault="00EB3CF5" w:rsidP="00F14BCB">
      <w:pPr>
        <w:pStyle w:val="Sraopastraipa"/>
        <w:numPr>
          <w:ilvl w:val="2"/>
          <w:numId w:val="22"/>
        </w:numPr>
        <w:tabs>
          <w:tab w:val="left" w:pos="1701"/>
        </w:tabs>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pasiūlyme nurodyta neįprastai maža kaina ir (ar) sąnaudos ir tiekėjas nepateikia tinkamų pasiūlytos neįprastai mažos kainos ir (ar) sąnaudų pagrįstumo įrodymų;</w:t>
      </w:r>
    </w:p>
    <w:p w14:paraId="7FFF05C3"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netenkinami specialiosiose pirkimo sąlygose nustatyti reikalavimai, susiję su nacionaliniu saugumu (kai taikoma);</w:t>
      </w:r>
    </w:p>
    <w:p w14:paraId="55FBF501"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tiekėjas neatitinka Reglamente nustatytų reikalavimų;</w:t>
      </w:r>
    </w:p>
    <w:p w14:paraId="35A6071B" w14:textId="77777777" w:rsidR="00895157"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color w:val="000000"/>
          <w:sz w:val="22"/>
        </w:rPr>
        <w:t>tiekėjas neturi reikalaujamo profesinio pajėgumo, kai Perkantysis subjektas nustato tiekėjo interesų konfliktą, galintį neigiamai paveikti sutarties vykdymą;</w:t>
      </w:r>
    </w:p>
    <w:p w14:paraId="2B5D8C20" w14:textId="389137DF" w:rsidR="006A3AA3"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eastAsia="Arial" w:hAnsi="Ubuntu" w:cs="Arial"/>
          <w:sz w:val="22"/>
        </w:rPr>
        <w:t xml:space="preserve">Perkantysis subjektas gali atmesti </w:t>
      </w:r>
      <w:r w:rsidR="00C51B0E">
        <w:rPr>
          <w:rFonts w:ascii="Ubuntu" w:eastAsia="Arial" w:hAnsi="Ubuntu" w:cs="Arial"/>
          <w:sz w:val="22"/>
        </w:rPr>
        <w:t xml:space="preserve">Galutinius </w:t>
      </w:r>
      <w:r w:rsidRPr="00A84291">
        <w:rPr>
          <w:rFonts w:ascii="Ubuntu" w:eastAsia="Arial" w:hAnsi="Ubuntu" w:cs="Arial"/>
          <w:sz w:val="22"/>
        </w:rPr>
        <w:t>pasiūlymus kitais specialiosiose pirkimo sąlygose nurodytais pagrindais.</w:t>
      </w:r>
    </w:p>
    <w:p w14:paraId="3ED56870" w14:textId="6F302FEF" w:rsidR="006A3AA3" w:rsidRPr="00A84291" w:rsidRDefault="006A3AA3" w:rsidP="006A3AA3">
      <w:pPr>
        <w:pStyle w:val="Sraopastraipa"/>
        <w:numPr>
          <w:ilvl w:val="1"/>
          <w:numId w:val="22"/>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Apie </w:t>
      </w:r>
      <w:r w:rsidR="00C51B0E">
        <w:rPr>
          <w:rFonts w:ascii="Ubuntu" w:hAnsi="Ubuntu" w:cs="Arial"/>
          <w:sz w:val="22"/>
        </w:rPr>
        <w:t xml:space="preserve">Galutinio </w:t>
      </w:r>
      <w:r w:rsidRPr="00A84291">
        <w:rPr>
          <w:rFonts w:ascii="Ubuntu" w:hAnsi="Ubuntu" w:cs="Arial"/>
          <w:sz w:val="22"/>
        </w:rPr>
        <w:t>pasiūlymo atmetimą ir tokio atmetimo priežastis tiekėjas informuojamas raštu CVP IS priemonėmis.</w:t>
      </w:r>
    </w:p>
    <w:p w14:paraId="1C146F1A"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6F6E6D3"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PASIŪLYMŲ EILĖ IR LAIMĖTOJO NUSTATYMAS</w:t>
      </w:r>
    </w:p>
    <w:p w14:paraId="59021733" w14:textId="77777777" w:rsidR="006A3AA3" w:rsidRPr="00A84291" w:rsidRDefault="006A3AA3" w:rsidP="006A3AA3">
      <w:pPr>
        <w:pStyle w:val="Heading1mod"/>
        <w:numPr>
          <w:ilvl w:val="0"/>
          <w:numId w:val="0"/>
        </w:numPr>
        <w:spacing w:before="0" w:after="0"/>
        <w:ind w:firstLine="567"/>
        <w:rPr>
          <w:rFonts w:ascii="Ubuntu" w:hAnsi="Ubuntu" w:cs="Arial"/>
          <w:b/>
          <w:sz w:val="22"/>
          <w:szCs w:val="22"/>
          <w:lang w:val="lt-LT"/>
        </w:rPr>
      </w:pPr>
    </w:p>
    <w:p w14:paraId="4040E49B" w14:textId="4FCFB719" w:rsidR="006A3AA3" w:rsidRPr="00A84291" w:rsidRDefault="006A3AA3" w:rsidP="006A3AA3">
      <w:pPr>
        <w:pStyle w:val="Sraopastraipa"/>
        <w:numPr>
          <w:ilvl w:val="1"/>
          <w:numId w:val="22"/>
        </w:numPr>
        <w:spacing w:after="0" w:line="240" w:lineRule="auto"/>
        <w:ind w:left="0" w:firstLine="567"/>
        <w:rPr>
          <w:rFonts w:ascii="Ubuntu" w:hAnsi="Ubuntu" w:cs="Arial"/>
          <w:sz w:val="22"/>
        </w:rPr>
      </w:pPr>
      <w:r w:rsidRPr="00A84291">
        <w:rPr>
          <w:rFonts w:ascii="Ubuntu" w:hAnsi="Ubuntu" w:cs="Arial"/>
          <w:sz w:val="22"/>
        </w:rPr>
        <w:t xml:space="preserve">Išnagrinėjęs, įvertinęs ir palyginęs pateiktus </w:t>
      </w:r>
      <w:r w:rsidR="00C51B0E">
        <w:rPr>
          <w:rFonts w:ascii="Ubuntu" w:hAnsi="Ubuntu" w:cs="Arial"/>
          <w:sz w:val="22"/>
        </w:rPr>
        <w:t xml:space="preserve">Galutinius </w:t>
      </w:r>
      <w:r w:rsidRPr="00A84291">
        <w:rPr>
          <w:rFonts w:ascii="Ubuntu" w:hAnsi="Ubuntu" w:cs="Arial"/>
          <w:sz w:val="22"/>
        </w:rPr>
        <w:t xml:space="preserve">pasiūlymus, Perkantysis subjektas nustato pasiūlymų eilę, į kurią įtraukia neatmestus </w:t>
      </w:r>
      <w:r w:rsidR="00C57416">
        <w:rPr>
          <w:rFonts w:ascii="Ubuntu" w:hAnsi="Ubuntu" w:cs="Arial"/>
          <w:sz w:val="22"/>
        </w:rPr>
        <w:t xml:space="preserve">Galutinius </w:t>
      </w:r>
      <w:r w:rsidRPr="00A84291">
        <w:rPr>
          <w:rFonts w:ascii="Ubuntu" w:hAnsi="Ubuntu" w:cs="Arial"/>
          <w:sz w:val="22"/>
        </w:rPr>
        <w:t>pasiūlymus, ir nustato laimėjusį pasiūlymą bei priima sprendimą dėl sutarties sudarymo.</w:t>
      </w:r>
    </w:p>
    <w:p w14:paraId="148EE96D" w14:textId="1660C0F1"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bCs/>
          <w:iCs/>
          <w:sz w:val="22"/>
        </w:rPr>
      </w:pPr>
      <w:r w:rsidRPr="00A84291">
        <w:rPr>
          <w:rFonts w:ascii="Ubuntu" w:hAnsi="Ubuntu" w:cs="Arial"/>
          <w:sz w:val="22"/>
        </w:rPr>
        <w:t xml:space="preserve">Pasiūlymų eilė nustatoma ekonominio naudingumo mažėjimo tvarka. Jeigu kelių pateiktų </w:t>
      </w:r>
      <w:r w:rsidR="00DD4EE8">
        <w:rPr>
          <w:rFonts w:ascii="Ubuntu" w:hAnsi="Ubuntu" w:cs="Arial"/>
          <w:sz w:val="22"/>
        </w:rPr>
        <w:t xml:space="preserve">Galutinių </w:t>
      </w:r>
      <w:r w:rsidRPr="00A84291">
        <w:rPr>
          <w:rFonts w:ascii="Ubuntu" w:hAnsi="Ubuntu" w:cs="Arial"/>
          <w:sz w:val="22"/>
        </w:rPr>
        <w:t xml:space="preserve">pasiūlymų ekonominis naudingumas yra vienodas, nustatant pasiūlymų eilę pirmesnis į šią eilę įrašomas tiekėjas, kurio </w:t>
      </w:r>
      <w:r w:rsidR="00DD4EE8">
        <w:rPr>
          <w:rFonts w:ascii="Ubuntu" w:hAnsi="Ubuntu" w:cs="Arial"/>
          <w:sz w:val="22"/>
        </w:rPr>
        <w:t xml:space="preserve">Galutinis </w:t>
      </w:r>
      <w:r w:rsidRPr="00A84291">
        <w:rPr>
          <w:rFonts w:ascii="Ubuntu" w:hAnsi="Ubuntu" w:cs="Arial"/>
          <w:sz w:val="22"/>
        </w:rPr>
        <w:t>pasiūlymas CVP IS priemonėmis pateiktas anksčiausiai.</w:t>
      </w:r>
    </w:p>
    <w:p w14:paraId="499DA947" w14:textId="3EC81D91" w:rsidR="006A3AA3" w:rsidRPr="00A84291" w:rsidRDefault="006A3AA3" w:rsidP="006A3AA3">
      <w:pPr>
        <w:pStyle w:val="Sraopastraipa"/>
        <w:numPr>
          <w:ilvl w:val="1"/>
          <w:numId w:val="22"/>
        </w:numPr>
        <w:spacing w:after="0" w:line="240" w:lineRule="auto"/>
        <w:ind w:left="0" w:firstLine="567"/>
        <w:rPr>
          <w:rFonts w:ascii="Ubuntu" w:hAnsi="Ubuntu" w:cs="Arial"/>
          <w:bCs/>
          <w:iCs/>
          <w:sz w:val="22"/>
        </w:rPr>
      </w:pPr>
      <w:r w:rsidRPr="00A84291">
        <w:rPr>
          <w:rFonts w:ascii="Ubuntu" w:eastAsia="Arial" w:hAnsi="Ubuntu" w:cs="Arial"/>
          <w:sz w:val="22"/>
        </w:rPr>
        <w:t>Prieš nustatydamas laimėjusį pasiūlymą, P</w:t>
      </w:r>
      <w:r w:rsidRPr="00A84291">
        <w:rPr>
          <w:rFonts w:ascii="Ubuntu" w:hAnsi="Ubuntu" w:cs="Arial"/>
          <w:sz w:val="22"/>
        </w:rPr>
        <w:t>erkantysis subjektas</w:t>
      </w:r>
      <w:r w:rsidRPr="00A84291">
        <w:rPr>
          <w:rFonts w:ascii="Ubuntu" w:eastAsia="Arial" w:hAnsi="Ubuntu" w:cs="Arial"/>
          <w:sz w:val="22"/>
        </w:rPr>
        <w:t xml:space="preserve"> reikalauja, kad ekonomiškai naudingiausią </w:t>
      </w:r>
      <w:r w:rsidR="00FB0D95">
        <w:rPr>
          <w:rFonts w:ascii="Ubuntu" w:eastAsia="Arial" w:hAnsi="Ubuntu" w:cs="Arial"/>
          <w:sz w:val="22"/>
        </w:rPr>
        <w:t xml:space="preserve">Galutinį </w:t>
      </w:r>
      <w:r w:rsidRPr="00A84291">
        <w:rPr>
          <w:rFonts w:ascii="Ubuntu" w:eastAsia="Arial" w:hAnsi="Ubuntu" w:cs="Arial"/>
          <w:sz w:val="22"/>
        </w:rPr>
        <w:t xml:space="preserve">pasiūlymą pateikęs tiekėjas pateiktų aktualius dokumentus, patvirtinančius pirkimo sąlygose nurodytų </w:t>
      </w:r>
      <w:r w:rsidRPr="00A84291">
        <w:rPr>
          <w:rFonts w:ascii="Ubuntu" w:hAnsi="Ubuntu" w:cs="Arial"/>
          <w:sz w:val="22"/>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w:t>
      </w:r>
      <w:r w:rsidR="00FC197A">
        <w:rPr>
          <w:rFonts w:ascii="Ubuntu" w:hAnsi="Ubuntu" w:cs="Arial"/>
          <w:sz w:val="22"/>
        </w:rPr>
        <w:t xml:space="preserve">Galutinį </w:t>
      </w:r>
      <w:r w:rsidRPr="00A84291">
        <w:rPr>
          <w:rFonts w:ascii="Ubuntu" w:hAnsi="Ubuntu" w:cs="Arial"/>
          <w:sz w:val="22"/>
        </w:rPr>
        <w:t>pasiūlymą pateikusio tiekėjo pasiūlymas neturėtų būti atmestas dėl kitų priežasčių.</w:t>
      </w:r>
    </w:p>
    <w:p w14:paraId="4073E8DA" w14:textId="1BCA4213" w:rsidR="006A3AA3" w:rsidRPr="00A40293" w:rsidRDefault="00A40293" w:rsidP="00884128">
      <w:pPr>
        <w:pStyle w:val="Sraopastraipa"/>
        <w:numPr>
          <w:ilvl w:val="1"/>
          <w:numId w:val="22"/>
        </w:numPr>
        <w:spacing w:line="240" w:lineRule="auto"/>
        <w:ind w:left="0" w:firstLine="709"/>
        <w:rPr>
          <w:rFonts w:ascii="Ubuntu" w:hAnsi="Ubuntu" w:cs="Arial"/>
          <w:sz w:val="22"/>
        </w:rPr>
      </w:pPr>
      <w:r w:rsidRPr="00A40293">
        <w:rPr>
          <w:rFonts w:ascii="Ubuntu" w:hAnsi="Ubuntu" w:cs="Arial"/>
          <w:sz w:val="22"/>
        </w:rPr>
        <w:t xml:space="preserve">Jeigu Galutinį pasiūlymą pateikė tik vienas </w:t>
      </w:r>
      <w:r>
        <w:rPr>
          <w:rFonts w:ascii="Ubuntu" w:hAnsi="Ubuntu" w:cs="Arial"/>
          <w:sz w:val="22"/>
        </w:rPr>
        <w:t>tiekėjas</w:t>
      </w:r>
      <w:r w:rsidRPr="00A40293">
        <w:rPr>
          <w:rFonts w:ascii="Ubuntu" w:hAnsi="Ubuntu" w:cs="Arial"/>
          <w:sz w:val="22"/>
        </w:rPr>
        <w:t xml:space="preserve"> ir jo Galutinis pasiūlymas nebuvo atmestas pagal Pirkimo dokumentų sąlygas ar Pirkimo procedūrų metu atmetus kitus pasiūlymus, liko tik vienas Galutinis pasiūlymas, pasiūlymų eilė nenustatoma ir tas Galutinis pasiūlymas laikomas laimėjusiu.</w:t>
      </w:r>
    </w:p>
    <w:p w14:paraId="46524A0E" w14:textId="77777777" w:rsidR="00FC197A" w:rsidRPr="00A84291" w:rsidRDefault="00FC197A" w:rsidP="00FC197A">
      <w:pPr>
        <w:pStyle w:val="Sraopastraipa"/>
        <w:spacing w:after="0" w:line="240" w:lineRule="auto"/>
        <w:ind w:left="567"/>
        <w:rPr>
          <w:rFonts w:ascii="Ubuntu" w:hAnsi="Ubuntu" w:cs="Arial"/>
          <w:bCs/>
          <w:iCs/>
          <w:sz w:val="22"/>
        </w:rPr>
      </w:pPr>
    </w:p>
    <w:p w14:paraId="00D56D00"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INFORMAVIMAS APIE PIRKIMO PROCEDŪRŲ REZULTATUS</w:t>
      </w:r>
    </w:p>
    <w:p w14:paraId="16C33999"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A855695" w14:textId="77777777" w:rsidR="006A3AA3" w:rsidRPr="00A84291" w:rsidRDefault="006A3AA3" w:rsidP="006A3AA3">
      <w:pPr>
        <w:pStyle w:val="Sraopastraipa"/>
        <w:numPr>
          <w:ilvl w:val="1"/>
          <w:numId w:val="22"/>
        </w:numPr>
        <w:spacing w:after="160" w:line="240" w:lineRule="auto"/>
        <w:ind w:left="0" w:firstLine="567"/>
        <w:rPr>
          <w:rFonts w:ascii="Ubuntu" w:eastAsia="Arial" w:hAnsi="Ubuntu" w:cs="Arial"/>
          <w:sz w:val="22"/>
        </w:rPr>
      </w:pPr>
      <w:r w:rsidRPr="00A84291">
        <w:rPr>
          <w:rFonts w:ascii="Ubuntu" w:eastAsia="Yu Mincho" w:hAnsi="Ubuntu" w:cs="Arial"/>
          <w:sz w:val="22"/>
        </w:rPr>
        <w:t>Perkantysis subjektas</w:t>
      </w:r>
      <w:r w:rsidRPr="00A84291">
        <w:rPr>
          <w:rFonts w:ascii="Ubuntu" w:eastAsia="Arial" w:hAnsi="Ubuntu" w:cs="Arial"/>
          <w:sz w:val="22"/>
        </w:rPr>
        <w:t xml:space="preserve"> ne vėliau kaip </w:t>
      </w:r>
      <w:r w:rsidRPr="00A84291">
        <w:rPr>
          <w:rFonts w:ascii="Ubuntu" w:eastAsia="Arial" w:hAnsi="Ubuntu" w:cs="Arial"/>
          <w:b/>
          <w:bCs/>
          <w:sz w:val="22"/>
        </w:rPr>
        <w:t>per 3 (tris) darbo dienas</w:t>
      </w:r>
      <w:r w:rsidRPr="00A84291">
        <w:rPr>
          <w:rFonts w:ascii="Ubuntu" w:eastAsia="Arial" w:hAnsi="Ubuntu" w:cs="Arial"/>
          <w:sz w:val="22"/>
        </w:rPr>
        <w:t xml:space="preserve"> nuo laimėjusio pasiūlymo nustatymo, CVP IS priemonėmis tiekėjus informuoja apie pirkimo procedūros rezultatus, vadovaujantis PĮ 68 straipsnio nuostatomis. Perkantysis subjektas taip pat turi informuoti tiekėjus apie priežastis, dėl kurių buvo pr</w:t>
      </w:r>
      <w:r w:rsidRPr="00A84291">
        <w:rPr>
          <w:rFonts w:ascii="Ubuntu" w:eastAsia="Yu Mincho" w:hAnsi="Ubuntu" w:cs="Arial"/>
          <w:color w:val="000000"/>
          <w:sz w:val="22"/>
        </w:rPr>
        <w:t>iimtas sprendimas nesudaryti sutarties.</w:t>
      </w:r>
    </w:p>
    <w:p w14:paraId="485779B8" w14:textId="3342BD2C" w:rsidR="006A3AA3" w:rsidRPr="00A84291" w:rsidRDefault="006A3AA3" w:rsidP="006A3AA3">
      <w:pPr>
        <w:pStyle w:val="Sraopastraipa"/>
        <w:numPr>
          <w:ilvl w:val="1"/>
          <w:numId w:val="22"/>
        </w:numPr>
        <w:spacing w:after="0" w:line="240" w:lineRule="auto"/>
        <w:ind w:left="0" w:firstLine="567"/>
        <w:rPr>
          <w:rFonts w:ascii="Ubuntu" w:eastAsia="Yu Mincho" w:hAnsi="Ubuntu" w:cs="Arial"/>
          <w:sz w:val="22"/>
        </w:rPr>
      </w:pPr>
      <w:r w:rsidRPr="00A84291">
        <w:rPr>
          <w:rFonts w:ascii="Ubuntu" w:eastAsia="Yu Mincho" w:hAnsi="Ubuntu" w:cs="Arial"/>
          <w:sz w:val="22"/>
        </w:rPr>
        <w:t xml:space="preserve">Suinteresuoti </w:t>
      </w:r>
      <w:r w:rsidR="00237B78">
        <w:rPr>
          <w:rFonts w:ascii="Ubuntu" w:eastAsia="Yu Mincho" w:hAnsi="Ubuntu" w:cs="Arial"/>
          <w:sz w:val="22"/>
        </w:rPr>
        <w:t>tiekėjai</w:t>
      </w:r>
      <w:r w:rsidRPr="00A84291">
        <w:rPr>
          <w:rFonts w:ascii="Ubuntu" w:eastAsia="Yu Mincho" w:hAnsi="Ubuntu" w:cs="Arial"/>
          <w:sz w:val="22"/>
        </w:rPr>
        <w:t xml:space="preserve"> nuo Perkančiojo subjekto pranešimo apie sprendimą nustatyti laimėjusį pasiūlymą pateikimo </w:t>
      </w:r>
      <w:r w:rsidR="00237B78">
        <w:rPr>
          <w:rFonts w:ascii="Ubuntu" w:eastAsia="Yu Mincho" w:hAnsi="Ubuntu" w:cs="Arial"/>
          <w:sz w:val="22"/>
        </w:rPr>
        <w:t>tiekėjams</w:t>
      </w:r>
      <w:r w:rsidRPr="00A84291">
        <w:rPr>
          <w:rFonts w:ascii="Ubuntu" w:eastAsia="Yu Mincho" w:hAnsi="Ubuntu" w:cs="Arial"/>
          <w:sz w:val="22"/>
        </w:rPr>
        <w:t xml:space="preserve"> dienos iki atidėjimo termino pabaigos gali prašyti Perkančiojo subjekto pateikti laimėjusį pasiūlymą. Tokiu atveju PĮ 108 straipsnio 1 dalyje nustatytas terminas ir atidėjimo terminas pratęsiami papildomam terminui, jį skaičiuojant nuo suinteresuoto </w:t>
      </w:r>
      <w:r w:rsidR="00237B78">
        <w:rPr>
          <w:rFonts w:ascii="Ubuntu" w:eastAsia="Yu Mincho" w:hAnsi="Ubuntu" w:cs="Arial"/>
          <w:sz w:val="22"/>
        </w:rPr>
        <w:t>tiekėjo</w:t>
      </w:r>
      <w:r w:rsidRPr="00A84291">
        <w:rPr>
          <w:rFonts w:ascii="Ubuntu" w:eastAsia="Yu Mincho" w:hAnsi="Ubuntu" w:cs="Arial"/>
          <w:sz w:val="22"/>
        </w:rPr>
        <w:t xml:space="preserve"> prašymo pateikti laimėjusį pasiūlymą pateikimo Perkančiajam subjektui dienos iki tol, kol suinteresuotam </w:t>
      </w:r>
      <w:r w:rsidR="00237B78">
        <w:rPr>
          <w:rFonts w:ascii="Ubuntu" w:eastAsia="Yu Mincho" w:hAnsi="Ubuntu" w:cs="Arial"/>
          <w:sz w:val="22"/>
        </w:rPr>
        <w:t>tiekėjui</w:t>
      </w:r>
      <w:r w:rsidRPr="00A84291">
        <w:rPr>
          <w:rFonts w:ascii="Ubuntu" w:eastAsia="Yu Mincho" w:hAnsi="Ubuntu" w:cs="Arial"/>
          <w:sz w:val="22"/>
        </w:rPr>
        <w:t xml:space="preserve"> bus pateiktas minėtas pasiūlymas. Jeigu laimėjusio </w:t>
      </w:r>
      <w:r w:rsidR="00237B78">
        <w:rPr>
          <w:rFonts w:ascii="Ubuntu" w:eastAsia="Yu Mincho" w:hAnsi="Ubuntu" w:cs="Arial"/>
          <w:sz w:val="22"/>
        </w:rPr>
        <w:t>tiekėjo</w:t>
      </w:r>
      <w:r w:rsidRPr="00A84291">
        <w:rPr>
          <w:rFonts w:ascii="Ubuntu" w:eastAsia="Yu Mincho" w:hAnsi="Ubuntu" w:cs="Arial"/>
          <w:sz w:val="22"/>
        </w:rPr>
        <w:t xml:space="preserve"> pasiūlymas pateikiamas tą pačią dieną, kai buvo paprašyta, PĮ 108 straipsnio 1 dalyje </w:t>
      </w:r>
      <w:r w:rsidRPr="00A84291">
        <w:rPr>
          <w:rFonts w:ascii="Ubuntu" w:eastAsia="Yu Mincho" w:hAnsi="Ubuntu" w:cs="Arial"/>
          <w:sz w:val="22"/>
        </w:rPr>
        <w:lastRenderedPageBreak/>
        <w:t xml:space="preserve">nustatytas terminas ir atidėjimo terminas pratęsiami vienai darbo dienai. Perkantysis subjektas laimėjusį pasiūlymą suinteresuotiems </w:t>
      </w:r>
      <w:r w:rsidR="00237B78">
        <w:rPr>
          <w:rFonts w:ascii="Ubuntu" w:eastAsia="Yu Mincho" w:hAnsi="Ubuntu" w:cs="Arial"/>
          <w:sz w:val="22"/>
        </w:rPr>
        <w:t>tiekėjams</w:t>
      </w:r>
      <w:r w:rsidRPr="00A84291">
        <w:rPr>
          <w:rFonts w:ascii="Ubuntu" w:eastAsia="Yu Mincho" w:hAnsi="Ubuntu" w:cs="Arial"/>
          <w:sz w:val="22"/>
        </w:rPr>
        <w:t xml:space="preserve"> gali pateikti teikdamas PĮ 68 straipsnio 2 dalies 2 punkto a) papunktyje nurodytą informaciją.</w:t>
      </w:r>
    </w:p>
    <w:p w14:paraId="5EE55312"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EB0C178"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SUTARTIES SUDARYMAS</w:t>
      </w:r>
    </w:p>
    <w:p w14:paraId="7DFAC99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914C47B" w14:textId="2CE8B728"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su tiekėju, kurio </w:t>
      </w:r>
      <w:r w:rsidR="00650C4B">
        <w:rPr>
          <w:rFonts w:ascii="Ubuntu" w:eastAsia="Yu Mincho" w:hAnsi="Ubuntu" w:cs="Arial"/>
          <w:sz w:val="22"/>
        </w:rPr>
        <w:t xml:space="preserve">Galutinis </w:t>
      </w:r>
      <w:r w:rsidRPr="00A84291">
        <w:rPr>
          <w:rFonts w:ascii="Ubuntu" w:eastAsia="Yu Mincho" w:hAnsi="Ubuntu" w:cs="Arial"/>
          <w:sz w:val="22"/>
        </w:rPr>
        <w:t xml:space="preserve">pasiūlymas, vadovaujantis pirkimo sąlygų nustatyta tvarka pripažintas laimėjusiu, o jei pirkimas skaidomas į dalis – su tiekėjais, kurių </w:t>
      </w:r>
      <w:r w:rsidR="00B50B0D">
        <w:rPr>
          <w:rFonts w:ascii="Ubuntu" w:eastAsia="Yu Mincho" w:hAnsi="Ubuntu" w:cs="Arial"/>
          <w:sz w:val="22"/>
        </w:rPr>
        <w:t xml:space="preserve">Galutiniai </w:t>
      </w:r>
      <w:r w:rsidRPr="00A84291">
        <w:rPr>
          <w:rFonts w:ascii="Ubuntu" w:eastAsia="Yu Mincho" w:hAnsi="Ubuntu" w:cs="Arial"/>
          <w:sz w:val="22"/>
        </w:rPr>
        <w:t>pasiūlymai pripažinti laimėjusiais (Perkantysis subjektas gali nuspręsti sudaryti vieną sutartį dėl pirkimo dalių, dėl kurių laimėtoju nustatytas tas pats tiekėjas).</w:t>
      </w:r>
    </w:p>
    <w:p w14:paraId="4CC26AB0" w14:textId="77777777"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nedelsiant, bet ne anksčiau negu pasibaigė specialiosiose pirkimo sąlygose nustatytas atidėjimo terminas, išskyrus atvejus, kai vadovaujantis PĮ 94 straipsnio 8 dalies nuostatomis jis gali būti netaikomas. </w:t>
      </w:r>
      <w:r w:rsidRPr="00A84291">
        <w:rPr>
          <w:rFonts w:ascii="Ubuntu" w:hAnsi="Ubuntu" w:cs="Arial"/>
          <w:color w:val="000000"/>
          <w:sz w:val="22"/>
        </w:rPr>
        <w:t xml:space="preserve">Perkantysis subjektas, gavęs tiekėjo prašymo ar ieškinio teismui kopiją, negali sudaryti sutarties, kol nesibaigė specialiosiose </w:t>
      </w:r>
      <w:r w:rsidRPr="00A84291">
        <w:rPr>
          <w:rFonts w:ascii="Ubuntu" w:eastAsia="Yu Mincho" w:hAnsi="Ubuntu" w:cs="Arial"/>
          <w:sz w:val="22"/>
        </w:rPr>
        <w:t>pirkimo sąlygose nustatytas atidėjimo terminas</w:t>
      </w:r>
      <w:r w:rsidRPr="00A84291">
        <w:rPr>
          <w:rFonts w:ascii="Ubuntu" w:hAnsi="Ubuntu" w:cs="Arial"/>
          <w:color w:val="000000"/>
          <w:sz w:val="22"/>
        </w:rPr>
        <w:t xml:space="preserve"> ar PĮ 109 straipsnio 2 dalyje, 111 straipsnio 2 dalies 3 punkte ir 111 straipsnio 3 dalies 3 punkte nurodyti terminai ir kol Perkantysis subjektas negavo teismo pranešimo apie:</w:t>
      </w:r>
    </w:p>
    <w:p w14:paraId="5983D121" w14:textId="77777777" w:rsidR="006A3AA3" w:rsidRPr="00A84291" w:rsidRDefault="006A3AA3" w:rsidP="00C42C4A">
      <w:pPr>
        <w:numPr>
          <w:ilvl w:val="2"/>
          <w:numId w:val="22"/>
        </w:numPr>
        <w:shd w:val="clear" w:color="auto" w:fill="FFFFFF"/>
        <w:spacing w:after="0" w:line="240" w:lineRule="auto"/>
        <w:ind w:left="567" w:firstLine="0"/>
        <w:contextualSpacing/>
        <w:rPr>
          <w:rFonts w:ascii="Ubuntu" w:hAnsi="Ubuntu" w:cs="Arial"/>
          <w:color w:val="000000"/>
          <w:sz w:val="22"/>
        </w:rPr>
      </w:pPr>
      <w:r w:rsidRPr="00A84291">
        <w:rPr>
          <w:rFonts w:ascii="Ubuntu" w:hAnsi="Ubuntu" w:cs="Arial"/>
          <w:color w:val="000000"/>
          <w:sz w:val="22"/>
        </w:rPr>
        <w:t>motyvuotą teismo nutartį, kuria atsisakoma priimti ieškinį;</w:t>
      </w:r>
    </w:p>
    <w:p w14:paraId="30FACE1C"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motyvuotą teismo nutartį dėl tiekėjo prašymo taikyti laikinąsias apsaugos priemones atmetimo, kai šis prašymas teisme buvo gautas iki ieškinio pareiškimo;</w:t>
      </w:r>
    </w:p>
    <w:p w14:paraId="20C1C9F6"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teismo rezoliuciją priimti ieškinį netaikant laikinųjų apsaugos priemonių.</w:t>
      </w:r>
    </w:p>
    <w:p w14:paraId="456DA846"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Tiekėjas, kurio pasiūlymas nustatytas laimėjusiu, sudaryti sutartį kviečiamas raštu ir jam nurodomas laikas, iki kada jis turi sudaryti sutartį.</w:t>
      </w:r>
    </w:p>
    <w:p w14:paraId="1ADD7154"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Laikoma, kad tiekėjas atsisakė sudaryti sutartį, kai yra bent vienas iš šių atvejų:</w:t>
      </w:r>
    </w:p>
    <w:p w14:paraId="3C516C92" w14:textId="77777777" w:rsidR="006A3AA3" w:rsidRPr="00A84291" w:rsidRDefault="006A3AA3" w:rsidP="006A3AA3">
      <w:pPr>
        <w:numPr>
          <w:ilvl w:val="2"/>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tiekėjas raštu atsisako ją sudaryti;</w:t>
      </w:r>
    </w:p>
    <w:p w14:paraId="1ABEFAB4"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iki Perkančiojo subjekto nurodyto laiko nepasirašo sutarties;</w:t>
      </w:r>
    </w:p>
    <w:p w14:paraId="2BA480D1"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atsisako sudaryti sutartį VPĮ, PĮ ir Pirkimo sąlygose nustatytomis sąlygomis;</w:t>
      </w:r>
    </w:p>
    <w:p w14:paraId="60EE98F5" w14:textId="77777777" w:rsidR="006A3AA3" w:rsidRPr="00A84291" w:rsidRDefault="006A3AA3" w:rsidP="006A3AA3">
      <w:pPr>
        <w:numPr>
          <w:ilvl w:val="1"/>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sz w:val="22"/>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84291">
        <w:rPr>
          <w:rFonts w:ascii="Ubuntu" w:eastAsia="Yu Mincho" w:hAnsi="Ubuntu" w:cs="Arial"/>
          <w:color w:val="538135"/>
          <w:sz w:val="22"/>
        </w:rPr>
        <w:t xml:space="preserve"> </w:t>
      </w:r>
      <w:r w:rsidRPr="00A84291">
        <w:rPr>
          <w:rFonts w:ascii="Ubuntu" w:eastAsia="Yu Mincho" w:hAnsi="Ubuntu" w:cs="Arial"/>
          <w:sz w:val="22"/>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84291">
        <w:rPr>
          <w:rFonts w:ascii="Ubuntu" w:eastAsia="Calibri" w:hAnsi="Ubuntu" w:cs="Arial"/>
          <w:sz w:val="22"/>
        </w:rPr>
        <w:t>jei, jų nebuvo paprašyta ir nebuvo įvertinta ankstesniuose Pirkimo procedūros etapuose ir (arba) vadovaujantis Pirkimo sąlygomis šių dokumentų nereikalaujama</w:t>
      </w:r>
      <w:r w:rsidRPr="00A84291">
        <w:rPr>
          <w:rFonts w:ascii="Ubuntu" w:eastAsia="Yu Mincho" w:hAnsi="Ubuntu" w:cs="Arial"/>
          <w:sz w:val="22"/>
        </w:rPr>
        <w:t xml:space="preserve"> ir įvertina, ar jo pasiūlymas neturėtų būti atmestas dėl kitų priežasčių.</w:t>
      </w:r>
    </w:p>
    <w:p w14:paraId="3C6ED056" w14:textId="77777777" w:rsidR="006A3AA3" w:rsidRPr="00A84291" w:rsidRDefault="006A3AA3" w:rsidP="00B51394">
      <w:pPr>
        <w:numPr>
          <w:ilvl w:val="1"/>
          <w:numId w:val="22"/>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Sudarant sutartį, joje negali būti keičiama laimėjusio tiekėjo pasiūlymo kaina, sąnaudos ir nekeičiamos kitos sąlygos.  </w:t>
      </w:r>
    </w:p>
    <w:p w14:paraId="023B4B36" w14:textId="03712CEB" w:rsidR="006A3AA3" w:rsidRDefault="006A3AA3" w:rsidP="00B51394">
      <w:pPr>
        <w:pStyle w:val="Sraopastraipa"/>
        <w:numPr>
          <w:ilvl w:val="1"/>
          <w:numId w:val="22"/>
        </w:numPr>
        <w:spacing w:after="0"/>
        <w:ind w:left="0" w:firstLine="567"/>
        <w:rPr>
          <w:rFonts w:ascii="Ubuntu" w:eastAsia="Yu Mincho" w:hAnsi="Ubuntu" w:cs="Arial"/>
          <w:sz w:val="22"/>
        </w:rPr>
      </w:pPr>
      <w:r w:rsidRPr="00B51394">
        <w:rPr>
          <w:rFonts w:ascii="Ubuntu" w:eastAsia="Yu Mincho" w:hAnsi="Ubuntu" w:cs="Arial"/>
          <w:sz w:val="22"/>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022562DE" w14:textId="77777777" w:rsidR="00B51394" w:rsidRPr="00B51394" w:rsidRDefault="00B51394" w:rsidP="00B51394">
      <w:pPr>
        <w:pStyle w:val="Sraopastraipa"/>
        <w:spacing w:after="0"/>
        <w:ind w:left="567"/>
        <w:rPr>
          <w:rFonts w:ascii="Ubuntu" w:eastAsia="Yu Mincho" w:hAnsi="Ubuntu" w:cs="Arial"/>
          <w:sz w:val="22"/>
        </w:rPr>
      </w:pPr>
    </w:p>
    <w:p w14:paraId="05173C1A"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lastRenderedPageBreak/>
        <w:t>TEISĖ GINČYTI PERKANČIOJO SUBJEKTO VEIKSMUS AR PRIIMTUS SPRENDIMUS</w:t>
      </w:r>
    </w:p>
    <w:p w14:paraId="676966F1"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19F1FEA" w14:textId="77777777" w:rsidR="006A3AA3" w:rsidRPr="00A84291" w:rsidRDefault="006A3AA3" w:rsidP="006A3AA3">
      <w:pPr>
        <w:pStyle w:val="Sraopastraipa"/>
        <w:numPr>
          <w:ilvl w:val="1"/>
          <w:numId w:val="22"/>
        </w:numPr>
        <w:spacing w:after="120" w:line="240" w:lineRule="auto"/>
        <w:ind w:left="0" w:firstLine="567"/>
        <w:rPr>
          <w:rFonts w:ascii="Ubuntu" w:eastAsia="Arial" w:hAnsi="Ubuntu" w:cs="Arial"/>
          <w:color w:val="002060"/>
          <w:sz w:val="22"/>
        </w:rPr>
      </w:pPr>
      <w:r w:rsidRPr="00A84291">
        <w:rPr>
          <w:rFonts w:ascii="Ubuntu" w:eastAsia="Arial" w:hAnsi="Ubuntu" w:cs="Arial"/>
          <w:sz w:val="22"/>
        </w:rPr>
        <w:t xml:space="preserve">Tiekėjas, kuris mano, kad </w:t>
      </w:r>
      <w:r w:rsidRPr="00A84291">
        <w:rPr>
          <w:rFonts w:ascii="Ubuntu" w:eastAsia="Yu Mincho" w:hAnsi="Ubuntu" w:cs="Arial"/>
          <w:sz w:val="22"/>
        </w:rPr>
        <w:t>Perkantysis subjektas</w:t>
      </w:r>
      <w:r w:rsidRPr="00A84291">
        <w:rPr>
          <w:rFonts w:ascii="Ubuntu" w:eastAsia="Arial" w:hAnsi="Ubuntu" w:cs="Arial"/>
          <w:sz w:val="22"/>
        </w:rPr>
        <w:t xml:space="preserve"> nesilaikė PĮ reikalavimų ir tuo pažeidė ar pažeis jo teisėtus interesus, PĮ VII skyriuje nustatyta tvarka gali kreiptis į apygardos teismą, kaip pirmosios instancijos teismą.</w:t>
      </w:r>
    </w:p>
    <w:p w14:paraId="60983138" w14:textId="77777777" w:rsidR="006A3AA3" w:rsidRPr="00A84291" w:rsidRDefault="006A3AA3" w:rsidP="006A3AA3">
      <w:pPr>
        <w:pStyle w:val="Sraopastraipa"/>
        <w:numPr>
          <w:ilvl w:val="1"/>
          <w:numId w:val="22"/>
        </w:numPr>
        <w:spacing w:after="0" w:line="240" w:lineRule="auto"/>
        <w:ind w:left="0" w:firstLine="567"/>
        <w:rPr>
          <w:rFonts w:ascii="Ubuntu" w:eastAsia="Arial" w:hAnsi="Ubuntu" w:cs="Arial"/>
          <w:color w:val="002060"/>
          <w:sz w:val="22"/>
        </w:rPr>
      </w:pPr>
      <w:r w:rsidRPr="00A84291">
        <w:rPr>
          <w:rFonts w:ascii="Ubuntu" w:eastAsia="Arial" w:hAnsi="Ubuntu" w:cs="Arial"/>
          <w:sz w:val="22"/>
        </w:rPr>
        <w:t>Tiekėjas, norėdamas iki sutarties sudarymo teisme ginčyti P</w:t>
      </w:r>
      <w:r w:rsidRPr="00A84291">
        <w:rPr>
          <w:rFonts w:ascii="Ubuntu" w:eastAsia="Yu Mincho" w:hAnsi="Ubuntu" w:cs="Arial"/>
          <w:sz w:val="22"/>
        </w:rPr>
        <w:t>erkančiojo subjekto</w:t>
      </w:r>
      <w:r w:rsidRPr="00A84291">
        <w:rPr>
          <w:rFonts w:ascii="Ubuntu" w:eastAsia="Arial" w:hAnsi="Ubuntu" w:cs="Arial"/>
          <w:sz w:val="22"/>
        </w:rPr>
        <w:t xml:space="preserve"> sprendimus ar veiksmus, pirmiausia elektroninėmis priemonėmis turi pateikti pretenziją Perkančiajam subjektui PĮ nustatytais terminais ir tvarka. </w:t>
      </w:r>
    </w:p>
    <w:p w14:paraId="49A509AF" w14:textId="77777777" w:rsidR="006A3AA3" w:rsidRPr="00A84291" w:rsidRDefault="006A3AA3" w:rsidP="006A3AA3">
      <w:pPr>
        <w:numPr>
          <w:ilvl w:val="1"/>
          <w:numId w:val="22"/>
        </w:numPr>
        <w:spacing w:after="0" w:line="240" w:lineRule="auto"/>
        <w:ind w:left="0" w:firstLine="567"/>
        <w:contextualSpacing/>
        <w:rPr>
          <w:rFonts w:ascii="Ubuntu" w:eastAsia="Arial" w:hAnsi="Ubuntu" w:cs="Arial"/>
          <w:color w:val="002060"/>
          <w:sz w:val="22"/>
        </w:rPr>
      </w:pPr>
      <w:r w:rsidRPr="00A84291">
        <w:rPr>
          <w:rFonts w:ascii="Ubuntu" w:eastAsia="Arial" w:hAnsi="Ubuntu" w:cs="Arial"/>
          <w:sz w:val="22"/>
        </w:rPr>
        <w:t>Pretenzijos pateikimo Perkančiajam subjektui, prašymo pateikimo ar ieškinio pareiškimo teismui terminai nustatyti PĮ 108 straipsnyje.</w:t>
      </w:r>
    </w:p>
    <w:bookmarkEnd w:id="1"/>
    <w:bookmarkEnd w:id="2"/>
    <w:p w14:paraId="5B715E55" w14:textId="77777777" w:rsidR="006A3AA3" w:rsidRPr="00A84291" w:rsidRDefault="006A3AA3" w:rsidP="006A3AA3">
      <w:pPr>
        <w:tabs>
          <w:tab w:val="left" w:pos="1560"/>
        </w:tabs>
        <w:ind w:firstLine="567"/>
        <w:rPr>
          <w:rFonts w:ascii="Ubuntu" w:hAnsi="Ubuntu" w:cs="Arial"/>
          <w:bCs/>
          <w:color w:val="000000" w:themeColor="text1"/>
          <w:sz w:val="22"/>
        </w:rPr>
      </w:pPr>
    </w:p>
    <w:p w14:paraId="273CC1F7" w14:textId="786A65A0" w:rsidR="006A3AA3" w:rsidRPr="00A84291" w:rsidRDefault="00381195" w:rsidP="00381195">
      <w:pPr>
        <w:tabs>
          <w:tab w:val="left" w:pos="1560"/>
        </w:tabs>
        <w:ind w:firstLine="567"/>
        <w:jc w:val="center"/>
        <w:rPr>
          <w:rFonts w:ascii="Ubuntu" w:hAnsi="Ubuntu" w:cs="Arial"/>
          <w:bCs/>
          <w:color w:val="000000" w:themeColor="text1"/>
          <w:sz w:val="22"/>
        </w:rPr>
      </w:pPr>
      <w:r w:rsidRPr="00A84291">
        <w:rPr>
          <w:rFonts w:ascii="Ubuntu" w:hAnsi="Ubuntu" w:cs="Arial"/>
          <w:bCs/>
          <w:color w:val="000000" w:themeColor="text1"/>
          <w:sz w:val="22"/>
        </w:rPr>
        <w:t>____________________________</w:t>
      </w:r>
    </w:p>
    <w:p w14:paraId="60E9E776" w14:textId="77777777" w:rsidR="006A3AA3" w:rsidRPr="00A84291" w:rsidRDefault="006A3AA3" w:rsidP="006A3AA3">
      <w:pPr>
        <w:tabs>
          <w:tab w:val="left" w:pos="1560"/>
        </w:tabs>
        <w:ind w:firstLine="567"/>
        <w:rPr>
          <w:rFonts w:ascii="Ubuntu" w:hAnsi="Ubuntu" w:cs="Arial"/>
          <w:bCs/>
          <w:color w:val="000000" w:themeColor="text1"/>
          <w:sz w:val="22"/>
        </w:rPr>
      </w:pPr>
    </w:p>
    <w:p w14:paraId="086185B1" w14:textId="77777777" w:rsidR="006A3AA3" w:rsidRPr="00A84291" w:rsidRDefault="006A3AA3" w:rsidP="006A3AA3">
      <w:pPr>
        <w:tabs>
          <w:tab w:val="left" w:pos="1560"/>
        </w:tabs>
        <w:ind w:firstLine="567"/>
        <w:rPr>
          <w:rFonts w:ascii="Ubuntu" w:hAnsi="Ubuntu" w:cs="Arial"/>
          <w:bCs/>
          <w:color w:val="000000" w:themeColor="text1"/>
          <w:sz w:val="22"/>
        </w:rPr>
      </w:pPr>
    </w:p>
    <w:p w14:paraId="7B7DE7A7" w14:textId="77777777" w:rsidR="006A3AA3" w:rsidRPr="00A84291" w:rsidRDefault="006A3AA3" w:rsidP="006A3AA3">
      <w:pPr>
        <w:tabs>
          <w:tab w:val="left" w:pos="1560"/>
        </w:tabs>
        <w:rPr>
          <w:rFonts w:ascii="Ubuntu" w:hAnsi="Ubuntu" w:cs="Arial"/>
          <w:bCs/>
          <w:color w:val="000000" w:themeColor="text1"/>
          <w:sz w:val="22"/>
        </w:rPr>
      </w:pPr>
    </w:p>
    <w:p w14:paraId="05397D7F" w14:textId="77777777" w:rsidR="00BC39DD" w:rsidRPr="00A84291" w:rsidRDefault="00BC39DD" w:rsidP="006B185E">
      <w:pPr>
        <w:spacing w:after="0"/>
        <w:rPr>
          <w:rFonts w:ascii="Ubuntu" w:hAnsi="Ubuntu"/>
          <w:sz w:val="22"/>
        </w:rPr>
      </w:pPr>
    </w:p>
    <w:sectPr w:rsidR="00BC39DD" w:rsidRPr="00A84291" w:rsidSect="00EA4091">
      <w:headerReference w:type="default" r:id="rId15"/>
      <w:footerReference w:type="default" r:id="rId16"/>
      <w:headerReference w:type="first" r:id="rId17"/>
      <w:footerReference w:type="first" r:id="rId18"/>
      <w:pgSz w:w="11906" w:h="16838"/>
      <w:pgMar w:top="1843" w:right="567" w:bottom="1701"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963DC" w14:textId="77777777" w:rsidR="009B53D5" w:rsidRDefault="009B53D5" w:rsidP="0005578F">
      <w:pPr>
        <w:spacing w:after="0" w:line="240" w:lineRule="auto"/>
      </w:pPr>
      <w:r>
        <w:separator/>
      </w:r>
    </w:p>
  </w:endnote>
  <w:endnote w:type="continuationSeparator" w:id="0">
    <w:p w14:paraId="63E23401" w14:textId="77777777" w:rsidR="009B53D5" w:rsidRDefault="009B53D5"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altName w:val="Tahoma"/>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7916974F" w14:textId="36FFA764" w:rsidR="0066363B" w:rsidRPr="00E759A6" w:rsidRDefault="0066363B">
        <w:pPr>
          <w:pStyle w:val="Porat"/>
          <w:jc w:val="right"/>
          <w:rPr>
            <w:rFonts w:ascii="Ubuntu" w:hAnsi="Ubuntu"/>
            <w:sz w:val="22"/>
          </w:rPr>
        </w:pPr>
        <w:r>
          <w:rPr>
            <w:noProof/>
            <w:lang w:eastAsia="lt-LT"/>
          </w:rPr>
          <mc:AlternateContent>
            <mc:Choice Requires="wps">
              <w:drawing>
                <wp:anchor distT="0" distB="0" distL="114300" distR="114300" simplePos="0" relativeHeight="251658246" behindDoc="0" locked="0" layoutInCell="1" allowOverlap="1" wp14:anchorId="262F0DA7" wp14:editId="762B753D">
                  <wp:simplePos x="0" y="0"/>
                  <wp:positionH relativeFrom="column">
                    <wp:posOffset>-43180</wp:posOffset>
                  </wp:positionH>
                  <wp:positionV relativeFrom="paragraph">
                    <wp:posOffset>-364490</wp:posOffset>
                  </wp:positionV>
                  <wp:extent cx="6106160" cy="0"/>
                  <wp:effectExtent l="0" t="0" r="27940" b="19050"/>
                  <wp:wrapNone/>
                  <wp:docPr id="4" name="Tiesioji jungtis 4"/>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404E0F" id="Tiesioji jungtis 4"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3.4pt,-28.7pt" to="477.4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" strokecolor="#3094ce" strokeweight="1pt"/>
              </w:pict>
            </mc:Fallback>
          </mc:AlternateContent>
        </w: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806754">
          <w:rPr>
            <w:rFonts w:ascii="Ubuntu" w:hAnsi="Ubuntu"/>
            <w:noProof/>
            <w:sz w:val="22"/>
          </w:rPr>
          <w:t>11</w:t>
        </w:r>
        <w:r w:rsidRPr="00E759A6">
          <w:rPr>
            <w:rFonts w:ascii="Ubuntu" w:hAnsi="Ubuntu"/>
            <w:sz w:val="22"/>
          </w:rPr>
          <w:fldChar w:fldCharType="end"/>
        </w:r>
      </w:p>
    </w:sdtContent>
  </w:sdt>
  <w:p w14:paraId="72B7AA68" w14:textId="77777777" w:rsidR="0066363B" w:rsidRPr="006B77D6" w:rsidRDefault="0066363B" w:rsidP="006B77D6">
    <w:pPr>
      <w:pStyle w:val="Antrat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F167B" w14:textId="77777777" w:rsidR="0066363B" w:rsidRDefault="0066363B">
    <w:pPr>
      <w:pStyle w:val="Porat"/>
    </w:pPr>
    <w:r>
      <w:rPr>
        <w:noProof/>
        <w:lang w:eastAsia="lt-LT"/>
      </w:rPr>
      <mc:AlternateContent>
        <mc:Choice Requires="wps">
          <w:drawing>
            <wp:anchor distT="0" distB="0" distL="114300" distR="114300" simplePos="0" relativeHeight="251658243" behindDoc="0" locked="0" layoutInCell="1" allowOverlap="1" wp14:anchorId="16D8E8D2" wp14:editId="1A6874E4">
              <wp:simplePos x="0" y="0"/>
              <wp:positionH relativeFrom="margin">
                <wp:posOffset>-115570</wp:posOffset>
              </wp:positionH>
              <wp:positionV relativeFrom="paragraph">
                <wp:posOffset>-358140</wp:posOffset>
              </wp:positionV>
              <wp:extent cx="1969770" cy="104584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9770" cy="104584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 uri="{AF507438-7753-43E0-B8FC-AC1667EBCBE1}">
                          <a14:hiddenEffects xmlns:a14="http://schemas.microsoft.com/office/drawing/2010/main">
                            <a:effectLst/>
                          </a14:hiddenEffects>
                        </a:ext>
                      </a:extLst>
                    </wps:spPr>
                    <wps:txbx>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6D8E8D2" id="_x0000_t202" coordsize="21600,21600" o:spt="202" path="m,l,21600r21600,l21600,xe">
              <v:stroke joinstyle="miter"/>
              <v:path gradientshapeok="t" o:connecttype="rect"/>
            </v:shapetype>
            <v:shape id="Text Box 1" o:spid="_x0000_s1026" type="#_x0000_t202" style="position:absolute;left:0;text-align:left;margin-left:-9.1pt;margin-top:-28.2pt;width:155.1pt;height:82.35pt;z-index:251658243;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" filled="f" fillcolor="black [3200]" stroked="f" strokecolor="#f2f2f2 [3041]" strokeweight="3pt">
              <v:textbox style="mso-fit-shape-to-text:t">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v:textbox>
              <w10:wrap anchorx="margin"/>
            </v:shape>
          </w:pict>
        </mc:Fallback>
      </mc:AlternateContent>
    </w:r>
    <w:r>
      <w:rPr>
        <w:noProof/>
        <w:lang w:eastAsia="lt-LT"/>
      </w:rPr>
      <mc:AlternateContent>
        <mc:Choice Requires="wps">
          <w:drawing>
            <wp:anchor distT="0" distB="0" distL="114300" distR="114300" simplePos="0" relativeHeight="251658242" behindDoc="0" locked="0" layoutInCell="1" allowOverlap="1" wp14:anchorId="345915F0" wp14:editId="58AB5A20">
              <wp:simplePos x="0" y="0"/>
              <wp:positionH relativeFrom="column">
                <wp:posOffset>-24130</wp:posOffset>
              </wp:positionH>
              <wp:positionV relativeFrom="paragraph">
                <wp:posOffset>-521335</wp:posOffset>
              </wp:positionV>
              <wp:extent cx="6106160" cy="0"/>
              <wp:effectExtent l="0" t="0" r="27940" b="19050"/>
              <wp:wrapNone/>
              <wp:docPr id="3" name="Tiesioji jungtis 3"/>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74DD47" id="Tiesioji jungtis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9pt,-41.05pt" to="478.9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" strokecolor="#3094ce" strokeweight="1pt"/>
          </w:pict>
        </mc:Fallback>
      </mc:AlternateContent>
    </w:r>
    <w:r>
      <w:rPr>
        <w:noProof/>
        <w:lang w:eastAsia="lt-LT"/>
      </w:rPr>
      <mc:AlternateContent>
        <mc:Choice Requires="wps">
          <w:drawing>
            <wp:anchor distT="0" distB="0" distL="114300" distR="114300" simplePos="0" relativeHeight="251658245" behindDoc="0" locked="0" layoutInCell="1" allowOverlap="1" wp14:anchorId="40AD5178" wp14:editId="541B4C3F">
              <wp:simplePos x="0" y="0"/>
              <wp:positionH relativeFrom="margin">
                <wp:posOffset>4146550</wp:posOffset>
              </wp:positionH>
              <wp:positionV relativeFrom="paragraph">
                <wp:posOffset>-349250</wp:posOffset>
              </wp:positionV>
              <wp:extent cx="2276475" cy="6165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61658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D5178" id="Text Box 2" o:spid="_x0000_s1027" type="#_x0000_t202" style="position:absolute;left:0;text-align:left;margin-left:326.5pt;margin-top:-27.5pt;width:179.25pt;height:48.5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" filled="f" fillcolor="black [3200]" stroked="f" strokecolor="#f2f2f2 [3041]" strokeweight="3pt">
              <v:textbo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v:textbox>
              <w10:wrap anchorx="margin"/>
            </v:shape>
          </w:pict>
        </mc:Fallback>
      </mc:AlternateContent>
    </w:r>
    <w:r>
      <w:rPr>
        <w:noProof/>
        <w:lang w:eastAsia="lt-LT"/>
      </w:rPr>
      <mc:AlternateContent>
        <mc:Choice Requires="wps">
          <w:drawing>
            <wp:anchor distT="0" distB="0" distL="114300" distR="114300" simplePos="0" relativeHeight="251658244" behindDoc="0" locked="0" layoutInCell="1" allowOverlap="1" wp14:anchorId="3648FD0E" wp14:editId="2920D8B4">
              <wp:simplePos x="0" y="0"/>
              <wp:positionH relativeFrom="column">
                <wp:posOffset>2112010</wp:posOffset>
              </wp:positionH>
              <wp:positionV relativeFrom="paragraph">
                <wp:posOffset>-356235</wp:posOffset>
              </wp:positionV>
              <wp:extent cx="1847850" cy="62484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624840"/>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8FD0E" id="_x0000_s1028" type="#_x0000_t202" style="position:absolute;left:0;text-align:left;margin-left:166.3pt;margin-top:-28.05pt;width:145.5pt;height:49.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" filled="f" fillcolor="black [3200]" stroked="f" strokecolor="#f2f2f2 [3041]" strokeweight="3pt">
              <v:textbo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8B1C" w14:textId="77777777" w:rsidR="009B53D5" w:rsidRDefault="009B53D5" w:rsidP="0005578F">
      <w:pPr>
        <w:spacing w:after="0" w:line="240" w:lineRule="auto"/>
      </w:pPr>
      <w:r>
        <w:separator/>
      </w:r>
    </w:p>
  </w:footnote>
  <w:footnote w:type="continuationSeparator" w:id="0">
    <w:p w14:paraId="1ED07514" w14:textId="77777777" w:rsidR="009B53D5" w:rsidRDefault="009B53D5" w:rsidP="0005578F">
      <w:pPr>
        <w:spacing w:after="0" w:line="240" w:lineRule="auto"/>
      </w:pPr>
      <w:r>
        <w:continuationSeparator/>
      </w:r>
    </w:p>
  </w:footnote>
  <w:footnote w:id="1">
    <w:p w14:paraId="282CE7FB" w14:textId="77777777" w:rsidR="006A3AA3" w:rsidRPr="005439E7" w:rsidRDefault="006A3AA3" w:rsidP="006A3AA3">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Pr="00C245E4">
          <w:rPr>
            <w:rStyle w:val="Hipersaitas"/>
            <w:rFonts w:ascii="Arial" w:hAnsi="Arial" w:cs="Arial"/>
            <w:sz w:val="18"/>
            <w:szCs w:val="18"/>
          </w:rPr>
          <w:t>https://vpt.lrv.lt/lt/nauja-cvp-is-aktuali-nuo-2024-12-01/metodine-medziaga-instrukcijos/tiekejamsnaujaCVPIS</w:t>
        </w:r>
      </w:hyperlink>
      <w:r w:rsidRPr="005439E7">
        <w:rPr>
          <w:rStyle w:val="Hipersaitas"/>
          <w:rFonts w:ascii="Arial" w:hAnsi="Arial" w:cs="Arial"/>
          <w:sz w:val="18"/>
          <w:szCs w:val="18"/>
        </w:rPr>
        <w:t xml:space="preserve"> </w:t>
      </w:r>
    </w:p>
  </w:footnote>
  <w:footnote w:id="2">
    <w:p w14:paraId="765B1EA6" w14:textId="77777777" w:rsidR="000734EE" w:rsidRDefault="000734EE" w:rsidP="000734EE">
      <w:pPr>
        <w:pStyle w:val="Puslapioinaostekstas"/>
      </w:pPr>
      <w:r>
        <w:rPr>
          <w:rStyle w:val="Puslapioinaosnuoroda"/>
        </w:rPr>
        <w:footnoteRef/>
      </w:r>
      <w:r>
        <w:t xml:space="preserve"> Instrukcija Lietuvių kalba: </w:t>
      </w:r>
      <w:hyperlink r:id="rId2" w:history="1">
        <w:r w:rsidRPr="009D5ED3">
          <w:rPr>
            <w:rStyle w:val="Hipersaitas"/>
          </w:rPr>
          <w:t>https://vpt.lrv.lt/uploads/vpt/documents/files/uzssisfravimo%20instrukcija(1).pdf</w:t>
        </w:r>
      </w:hyperlink>
    </w:p>
  </w:footnote>
  <w:footnote w:id="3">
    <w:p w14:paraId="74F555C2" w14:textId="77777777" w:rsidR="004E0CC5" w:rsidRPr="001601DD" w:rsidRDefault="004E0CC5" w:rsidP="004E0CC5">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4">
    <w:p w14:paraId="45BE3C15" w14:textId="77777777" w:rsidR="006A3AA3" w:rsidRPr="001601DD" w:rsidRDefault="006A3AA3" w:rsidP="006A3AA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DA72" w14:textId="77777777" w:rsidR="0066363B" w:rsidRDefault="0066363B">
    <w:pPr>
      <w:pStyle w:val="Antrats"/>
      <w:rPr>
        <w:noProof/>
        <w:lang w:eastAsia="lt-LT"/>
      </w:rPr>
    </w:pPr>
    <w:r>
      <w:rPr>
        <w:noProof/>
        <w:lang w:eastAsia="lt-LT"/>
      </w:rPr>
      <w:drawing>
        <wp:anchor distT="0" distB="0" distL="114300" distR="114300" simplePos="0" relativeHeight="251658240" behindDoc="1" locked="0" layoutInCell="1" allowOverlap="1" wp14:anchorId="56C3851B" wp14:editId="25D63800">
          <wp:simplePos x="0" y="0"/>
          <wp:positionH relativeFrom="page">
            <wp:posOffset>504825</wp:posOffset>
          </wp:positionH>
          <wp:positionV relativeFrom="paragraph">
            <wp:posOffset>-217170</wp:posOffset>
          </wp:positionV>
          <wp:extent cx="7010400" cy="10410825"/>
          <wp:effectExtent l="0" t="0" r="0" b="0"/>
          <wp:wrapNone/>
          <wp:docPr id="1679873753" name="Paveikslėlis 167987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10825"/>
                  </a:xfrm>
                  <a:prstGeom prst="rect">
                    <a:avLst/>
                  </a:prstGeom>
                </pic:spPr>
              </pic:pic>
            </a:graphicData>
          </a:graphic>
          <wp14:sizeRelH relativeFrom="margin">
            <wp14:pctWidth>0</wp14:pctWidth>
          </wp14:sizeRelH>
          <wp14:sizeRelV relativeFrom="margin">
            <wp14:pctHeight>0</wp14:pctHeight>
          </wp14:sizeRelV>
        </wp:anchor>
      </w:drawing>
    </w:r>
  </w:p>
  <w:p w14:paraId="5B481291" w14:textId="77777777" w:rsidR="0066363B" w:rsidRDefault="0066363B">
    <w:pPr>
      <w:pStyle w:val="Antrats"/>
    </w:pPr>
  </w:p>
  <w:p w14:paraId="76FD25A1" w14:textId="77777777" w:rsidR="0066363B" w:rsidRDefault="0066363B">
    <w:pPr>
      <w:pStyle w:val="Antrats"/>
    </w:pPr>
  </w:p>
  <w:p w14:paraId="68999356" w14:textId="77777777" w:rsidR="0066363B" w:rsidRDefault="006636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4920" w14:textId="77777777" w:rsidR="0066363B" w:rsidRDefault="0066363B">
    <w:pPr>
      <w:pStyle w:val="Antrats"/>
    </w:pPr>
    <w:r>
      <w:rPr>
        <w:noProof/>
        <w:lang w:eastAsia="lt-LT"/>
      </w:rPr>
      <w:drawing>
        <wp:anchor distT="0" distB="0" distL="114300" distR="114300" simplePos="0" relativeHeight="251658241" behindDoc="1" locked="0" layoutInCell="1" allowOverlap="1" wp14:anchorId="7C3DA07D" wp14:editId="6342DB03">
          <wp:simplePos x="0" y="0"/>
          <wp:positionH relativeFrom="page">
            <wp:posOffset>447675</wp:posOffset>
          </wp:positionH>
          <wp:positionV relativeFrom="paragraph">
            <wp:posOffset>-226695</wp:posOffset>
          </wp:positionV>
          <wp:extent cx="7010400" cy="10448925"/>
          <wp:effectExtent l="0" t="0" r="0" b="0"/>
          <wp:wrapNone/>
          <wp:docPr id="1000888324" name="Paveikslėlis 1000888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489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4616"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6"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CF0261A"/>
    <w:multiLevelType w:val="multilevel"/>
    <w:tmpl w:val="FFDEB4FE"/>
    <w:styleLink w:val="Stilius1"/>
    <w:lvl w:ilvl="0">
      <w:start w:val="1"/>
      <w:numFmt w:val="decimal"/>
      <w:lvlText w:val="%1."/>
      <w:lvlJc w:val="left"/>
      <w:pPr>
        <w:tabs>
          <w:tab w:val="num" w:pos="360"/>
        </w:tabs>
        <w:ind w:left="360" w:hanging="360"/>
      </w:pPr>
    </w:lvl>
    <w:lvl w:ilvl="1">
      <w:start w:val="1"/>
      <w:numFmt w:val="decimal"/>
      <w:suff w:val="space"/>
      <w:lvlText w:val="%1.%2."/>
      <w:lvlJc w:val="left"/>
      <w:pPr>
        <w:ind w:left="7115" w:hanging="452"/>
      </w:pPr>
      <w:rPr>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strike w:val="0"/>
        <w:dstrike w:val="0"/>
        <w:u w:val="none"/>
        <w:effect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0" w15:restartNumberingAfterBreak="0">
    <w:nsid w:val="2F411186"/>
    <w:multiLevelType w:val="multilevel"/>
    <w:tmpl w:val="E1C2757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0E5637"/>
    <w:multiLevelType w:val="multilevel"/>
    <w:tmpl w:val="FFDEB4FE"/>
    <w:numStyleLink w:val="Stilius1"/>
  </w:abstractNum>
  <w:abstractNum w:abstractNumId="12" w15:restartNumberingAfterBreak="0">
    <w:nsid w:val="3B987E2B"/>
    <w:multiLevelType w:val="multilevel"/>
    <w:tmpl w:val="F574E6C8"/>
    <w:lvl w:ilvl="0">
      <w:start w:val="4"/>
      <w:numFmt w:val="decimal"/>
      <w:lvlText w:val="%1."/>
      <w:lvlJc w:val="left"/>
      <w:pPr>
        <w:ind w:left="360" w:hanging="360"/>
      </w:pPr>
      <w:rPr>
        <w:b/>
        <w:bCs w:val="0"/>
      </w:rPr>
    </w:lvl>
    <w:lvl w:ilvl="1">
      <w:start w:val="1"/>
      <w:numFmt w:val="decimal"/>
      <w:lvlText w:val="%1.%2."/>
      <w:lvlJc w:val="left"/>
      <w:pPr>
        <w:ind w:left="786" w:hanging="360"/>
      </w:pPr>
      <w:rPr>
        <w:rFonts w:ascii="Ubuntu" w:hAnsi="Ubuntu" w:cstheme="minorHAnsi" w:hint="default"/>
        <w:b w:val="0"/>
        <w:bCs w:val="0"/>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48AF34EE"/>
    <w:multiLevelType w:val="multilevel"/>
    <w:tmpl w:val="7F9A9C1C"/>
    <w:lvl w:ilvl="0">
      <w:start w:val="8"/>
      <w:numFmt w:val="decimal"/>
      <w:lvlText w:val="%1."/>
      <w:lvlJc w:val="left"/>
      <w:pPr>
        <w:ind w:left="480" w:hanging="480"/>
      </w:pPr>
      <w:rPr>
        <w:rFonts w:eastAsia="Times New Roman"/>
      </w:rPr>
    </w:lvl>
    <w:lvl w:ilvl="1">
      <w:start w:val="1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5" w15:restartNumberingAfterBreak="0">
    <w:nsid w:val="4FC16D1B"/>
    <w:multiLevelType w:val="multilevel"/>
    <w:tmpl w:val="A44A28B6"/>
    <w:lvl w:ilvl="0">
      <w:start w:val="11"/>
      <w:numFmt w:val="decimal"/>
      <w:lvlText w:val="%1."/>
      <w:lvlJc w:val="left"/>
      <w:pPr>
        <w:ind w:left="480" w:hanging="480"/>
      </w:pPr>
    </w:lvl>
    <w:lvl w:ilvl="1">
      <w:start w:val="1"/>
      <w:numFmt w:val="decimal"/>
      <w:lvlText w:val="%1.%2."/>
      <w:lvlJc w:val="left"/>
      <w:pPr>
        <w:ind w:left="1048" w:hanging="480"/>
      </w:pPr>
      <w:rPr>
        <w:b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6"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19" w15:restartNumberingAfterBreak="0">
    <w:nsid w:val="5AE12F78"/>
    <w:multiLevelType w:val="multilevel"/>
    <w:tmpl w:val="554826DE"/>
    <w:lvl w:ilvl="0">
      <w:start w:val="13"/>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22" w15:restartNumberingAfterBreak="0">
    <w:nsid w:val="6A3C59CB"/>
    <w:multiLevelType w:val="multilevel"/>
    <w:tmpl w:val="059A1E76"/>
    <w:lvl w:ilvl="0">
      <w:start w:val="8"/>
      <w:numFmt w:val="decimal"/>
      <w:lvlText w:val="%1."/>
      <w:lvlJc w:val="left"/>
      <w:pPr>
        <w:ind w:left="480" w:hanging="480"/>
      </w:pPr>
      <w:rPr>
        <w:rFonts w:eastAsia="Times New Roman"/>
      </w:rPr>
    </w:lvl>
    <w:lvl w:ilvl="1">
      <w:start w:val="12"/>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23"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6" w15:restartNumberingAfterBreak="0">
    <w:nsid w:val="796D0B68"/>
    <w:multiLevelType w:val="multilevel"/>
    <w:tmpl w:val="9E361C28"/>
    <w:lvl w:ilvl="0">
      <w:start w:val="1"/>
      <w:numFmt w:val="decimal"/>
      <w:suff w:val="space"/>
      <w:lvlText w:val="%1."/>
      <w:lvlJc w:val="left"/>
      <w:pPr>
        <w:ind w:left="1148" w:hanging="432"/>
      </w:pPr>
    </w:lvl>
    <w:lvl w:ilvl="1">
      <w:start w:val="1"/>
      <w:numFmt w:val="decimal"/>
      <w:suff w:val="space"/>
      <w:lvlText w:val="%1.%2."/>
      <w:lvlJc w:val="left"/>
      <w:pPr>
        <w:ind w:left="186" w:firstLine="720"/>
      </w:pPr>
      <w:rPr>
        <w:b w:val="0"/>
        <w:bCs/>
        <w:i w:val="0"/>
        <w:strike w:val="0"/>
        <w:dstrike w:val="0"/>
        <w:color w:val="auto"/>
        <w:u w:val="none"/>
        <w:effect w:val="none"/>
      </w:rPr>
    </w:lvl>
    <w:lvl w:ilvl="2">
      <w:start w:val="1"/>
      <w:numFmt w:val="decimal"/>
      <w:suff w:val="space"/>
      <w:lvlText w:val="%1.%2.%3."/>
      <w:lvlJc w:val="left"/>
      <w:pPr>
        <w:ind w:left="-288" w:firstLine="720"/>
      </w:pPr>
      <w:rPr>
        <w:b w:val="0"/>
      </w:rPr>
    </w:lvl>
    <w:lvl w:ilvl="3">
      <w:start w:val="1"/>
      <w:numFmt w:val="decimal"/>
      <w:lvlText w:val="%1.%2.%3.%4"/>
      <w:lvlJc w:val="left"/>
      <w:pPr>
        <w:tabs>
          <w:tab w:val="num" w:pos="1590"/>
        </w:tabs>
        <w:ind w:left="1590" w:hanging="864"/>
      </w:pPr>
    </w:lvl>
    <w:lvl w:ilvl="4">
      <w:start w:val="1"/>
      <w:numFmt w:val="decimal"/>
      <w:lvlText w:val="%1.%2.%3.%4.%5"/>
      <w:lvlJc w:val="left"/>
      <w:pPr>
        <w:tabs>
          <w:tab w:val="num" w:pos="1734"/>
        </w:tabs>
        <w:ind w:left="1734" w:hanging="1008"/>
      </w:pPr>
    </w:lvl>
    <w:lvl w:ilvl="5">
      <w:start w:val="1"/>
      <w:numFmt w:val="decimal"/>
      <w:lvlText w:val="%1.%2.%3.%4.%5.%6"/>
      <w:lvlJc w:val="left"/>
      <w:pPr>
        <w:tabs>
          <w:tab w:val="num" w:pos="1878"/>
        </w:tabs>
        <w:ind w:left="1878" w:hanging="1152"/>
      </w:pPr>
    </w:lvl>
    <w:lvl w:ilvl="6">
      <w:start w:val="1"/>
      <w:numFmt w:val="decimal"/>
      <w:lvlText w:val="%1.%2.%3.%4.%5.%6.%7"/>
      <w:lvlJc w:val="left"/>
      <w:pPr>
        <w:tabs>
          <w:tab w:val="num" w:pos="2022"/>
        </w:tabs>
        <w:ind w:left="2022" w:hanging="1296"/>
      </w:pPr>
    </w:lvl>
    <w:lvl w:ilvl="7">
      <w:start w:val="1"/>
      <w:numFmt w:val="decimal"/>
      <w:lvlText w:val="%1.%2.%3.%4.%5.%6.%7.%8"/>
      <w:lvlJc w:val="left"/>
      <w:pPr>
        <w:tabs>
          <w:tab w:val="num" w:pos="2166"/>
        </w:tabs>
        <w:ind w:left="2166" w:hanging="1440"/>
      </w:pPr>
    </w:lvl>
    <w:lvl w:ilvl="8">
      <w:start w:val="1"/>
      <w:numFmt w:val="decimal"/>
      <w:lvlText w:val="%1.%2.%3.%4.%5.%6.%7.%8.%9"/>
      <w:lvlJc w:val="left"/>
      <w:pPr>
        <w:tabs>
          <w:tab w:val="num" w:pos="2310"/>
        </w:tabs>
        <w:ind w:left="2310" w:hanging="1584"/>
      </w:pPr>
    </w:lvl>
  </w:abstractNum>
  <w:abstractNum w:abstractNumId="27"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E6D83"/>
    <w:multiLevelType w:val="multilevel"/>
    <w:tmpl w:val="00004AEC"/>
    <w:lvl w:ilvl="0">
      <w:start w:val="14"/>
      <w:numFmt w:val="decimal"/>
      <w:lvlText w:val="%1."/>
      <w:lvlJc w:val="left"/>
      <w:pPr>
        <w:ind w:left="360" w:hanging="360"/>
      </w:pPr>
      <w:rPr>
        <w:rFonts w:hint="default"/>
        <w:color w:val="auto"/>
      </w:rPr>
    </w:lvl>
    <w:lvl w:ilvl="1">
      <w:start w:val="1"/>
      <w:numFmt w:val="decimal"/>
      <w:lvlText w:val="%1.%2."/>
      <w:lvlJc w:val="left"/>
      <w:pPr>
        <w:ind w:left="1850" w:hanging="432"/>
      </w:pPr>
      <w:rPr>
        <w:rFonts w:ascii="Ubuntu" w:hAnsi="Ubuntu"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77562">
    <w:abstractNumId w:val="24"/>
  </w:num>
  <w:num w:numId="2" w16cid:durableId="244458853">
    <w:abstractNumId w:val="7"/>
  </w:num>
  <w:num w:numId="3" w16cid:durableId="982467842">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9573240">
    <w:abstractNumId w:val="14"/>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796137">
    <w:abstractNumId w:val="22"/>
    <w:lvlOverride w:ilvl="0">
      <w:startOverride w:val="8"/>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8766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48448">
    <w:abstractNumId w:val="8"/>
  </w:num>
  <w:num w:numId="8" w16cid:durableId="1266155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523973">
    <w:abstractNumId w:val="0"/>
  </w:num>
  <w:num w:numId="10" w16cid:durableId="736442319">
    <w:abstractNumId w:val="2"/>
  </w:num>
  <w:num w:numId="11" w16cid:durableId="410352447">
    <w:abstractNumId w:val="17"/>
  </w:num>
  <w:num w:numId="12" w16cid:durableId="1328360821">
    <w:abstractNumId w:val="10"/>
  </w:num>
  <w:num w:numId="13" w16cid:durableId="1091315711">
    <w:abstractNumId w:val="18"/>
  </w:num>
  <w:num w:numId="14" w16cid:durableId="95081694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424260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982153">
    <w:abstractNumId w:val="21"/>
  </w:num>
  <w:num w:numId="17" w16cid:durableId="1703435776">
    <w:abstractNumId w:val="13"/>
  </w:num>
  <w:num w:numId="18" w16cid:durableId="1734355943">
    <w:abstractNumId w:val="1"/>
  </w:num>
  <w:num w:numId="19" w16cid:durableId="372579684">
    <w:abstractNumId w:val="4"/>
  </w:num>
  <w:num w:numId="20" w16cid:durableId="1467115866">
    <w:abstractNumId w:val="5"/>
  </w:num>
  <w:num w:numId="21" w16cid:durableId="856506958">
    <w:abstractNumId w:val="16"/>
  </w:num>
  <w:num w:numId="22" w16cid:durableId="985666489">
    <w:abstractNumId w:val="19"/>
  </w:num>
  <w:num w:numId="23" w16cid:durableId="161119908">
    <w:abstractNumId w:val="25"/>
  </w:num>
  <w:num w:numId="24" w16cid:durableId="615674783">
    <w:abstractNumId w:val="28"/>
  </w:num>
  <w:num w:numId="25" w16cid:durableId="2144157748">
    <w:abstractNumId w:val="27"/>
  </w:num>
  <w:num w:numId="26" w16cid:durableId="621811919">
    <w:abstractNumId w:val="3"/>
  </w:num>
  <w:num w:numId="27" w16cid:durableId="846940369">
    <w:abstractNumId w:val="6"/>
  </w:num>
  <w:num w:numId="28" w16cid:durableId="2141337784">
    <w:abstractNumId w:val="9"/>
  </w:num>
  <w:num w:numId="29" w16cid:durableId="15033526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0159"/>
    <w:rsid w:val="000002A5"/>
    <w:rsid w:val="0000456E"/>
    <w:rsid w:val="0000549D"/>
    <w:rsid w:val="000128BA"/>
    <w:rsid w:val="000145A4"/>
    <w:rsid w:val="00017859"/>
    <w:rsid w:val="00017C0C"/>
    <w:rsid w:val="00020B3D"/>
    <w:rsid w:val="00021582"/>
    <w:rsid w:val="00030DDC"/>
    <w:rsid w:val="00032E09"/>
    <w:rsid w:val="00035F4B"/>
    <w:rsid w:val="000373CB"/>
    <w:rsid w:val="0004394F"/>
    <w:rsid w:val="0004551D"/>
    <w:rsid w:val="000506E6"/>
    <w:rsid w:val="0005578F"/>
    <w:rsid w:val="00062E46"/>
    <w:rsid w:val="000734EE"/>
    <w:rsid w:val="00074BBE"/>
    <w:rsid w:val="00084016"/>
    <w:rsid w:val="00092187"/>
    <w:rsid w:val="000B233B"/>
    <w:rsid w:val="000B67E4"/>
    <w:rsid w:val="000B6D6D"/>
    <w:rsid w:val="000C0F5C"/>
    <w:rsid w:val="000E7E43"/>
    <w:rsid w:val="000F5A56"/>
    <w:rsid w:val="000F6A18"/>
    <w:rsid w:val="00103DCA"/>
    <w:rsid w:val="00106B0D"/>
    <w:rsid w:val="00114EA0"/>
    <w:rsid w:val="00115433"/>
    <w:rsid w:val="00115948"/>
    <w:rsid w:val="00116C52"/>
    <w:rsid w:val="00117512"/>
    <w:rsid w:val="0011769C"/>
    <w:rsid w:val="0012245F"/>
    <w:rsid w:val="00150D37"/>
    <w:rsid w:val="00151083"/>
    <w:rsid w:val="0015184E"/>
    <w:rsid w:val="00152D06"/>
    <w:rsid w:val="00153A63"/>
    <w:rsid w:val="0016059F"/>
    <w:rsid w:val="001719DD"/>
    <w:rsid w:val="00185D9A"/>
    <w:rsid w:val="00196407"/>
    <w:rsid w:val="001C3A5A"/>
    <w:rsid w:val="001E34B4"/>
    <w:rsid w:val="001F02C3"/>
    <w:rsid w:val="002018D2"/>
    <w:rsid w:val="00223D84"/>
    <w:rsid w:val="00230A1C"/>
    <w:rsid w:val="002342F5"/>
    <w:rsid w:val="00237B78"/>
    <w:rsid w:val="00242AAE"/>
    <w:rsid w:val="00250C19"/>
    <w:rsid w:val="00255AC9"/>
    <w:rsid w:val="002643D4"/>
    <w:rsid w:val="00280E51"/>
    <w:rsid w:val="00292819"/>
    <w:rsid w:val="00294009"/>
    <w:rsid w:val="002B45C3"/>
    <w:rsid w:val="002F55B3"/>
    <w:rsid w:val="00304098"/>
    <w:rsid w:val="00312E18"/>
    <w:rsid w:val="0032241A"/>
    <w:rsid w:val="003226B7"/>
    <w:rsid w:val="00325F22"/>
    <w:rsid w:val="0033325D"/>
    <w:rsid w:val="00335F44"/>
    <w:rsid w:val="00346009"/>
    <w:rsid w:val="00361BE6"/>
    <w:rsid w:val="00370E6C"/>
    <w:rsid w:val="0037324D"/>
    <w:rsid w:val="003745FC"/>
    <w:rsid w:val="0037670B"/>
    <w:rsid w:val="00381195"/>
    <w:rsid w:val="003903FD"/>
    <w:rsid w:val="00393D72"/>
    <w:rsid w:val="00397711"/>
    <w:rsid w:val="00397A4D"/>
    <w:rsid w:val="00397A8A"/>
    <w:rsid w:val="003B2D08"/>
    <w:rsid w:val="003B515C"/>
    <w:rsid w:val="003D2C69"/>
    <w:rsid w:val="003E49AD"/>
    <w:rsid w:val="003E548F"/>
    <w:rsid w:val="004062C7"/>
    <w:rsid w:val="00411386"/>
    <w:rsid w:val="00412067"/>
    <w:rsid w:val="0043328C"/>
    <w:rsid w:val="00450526"/>
    <w:rsid w:val="00451FA5"/>
    <w:rsid w:val="004533DE"/>
    <w:rsid w:val="00457A73"/>
    <w:rsid w:val="00461D42"/>
    <w:rsid w:val="004654A4"/>
    <w:rsid w:val="004869BC"/>
    <w:rsid w:val="004912A3"/>
    <w:rsid w:val="00497D9B"/>
    <w:rsid w:val="004A4552"/>
    <w:rsid w:val="004A655D"/>
    <w:rsid w:val="004B7255"/>
    <w:rsid w:val="004C20F3"/>
    <w:rsid w:val="004C5C62"/>
    <w:rsid w:val="004E0CC5"/>
    <w:rsid w:val="004E2C50"/>
    <w:rsid w:val="004E3D6A"/>
    <w:rsid w:val="004E79EE"/>
    <w:rsid w:val="004F3A7C"/>
    <w:rsid w:val="0050154B"/>
    <w:rsid w:val="00514D31"/>
    <w:rsid w:val="00532155"/>
    <w:rsid w:val="005329A8"/>
    <w:rsid w:val="005351A7"/>
    <w:rsid w:val="00575A62"/>
    <w:rsid w:val="0057627B"/>
    <w:rsid w:val="005763EC"/>
    <w:rsid w:val="00576E2E"/>
    <w:rsid w:val="005A7C33"/>
    <w:rsid w:val="005B353B"/>
    <w:rsid w:val="005B4D15"/>
    <w:rsid w:val="005B56A5"/>
    <w:rsid w:val="005C5A56"/>
    <w:rsid w:val="005D06B1"/>
    <w:rsid w:val="005D4650"/>
    <w:rsid w:val="005D5B8F"/>
    <w:rsid w:val="005F25CC"/>
    <w:rsid w:val="00614C7E"/>
    <w:rsid w:val="0061546D"/>
    <w:rsid w:val="00615A25"/>
    <w:rsid w:val="00616E01"/>
    <w:rsid w:val="00620EE1"/>
    <w:rsid w:val="00622C23"/>
    <w:rsid w:val="0064135F"/>
    <w:rsid w:val="0064282D"/>
    <w:rsid w:val="00643659"/>
    <w:rsid w:val="00650C4B"/>
    <w:rsid w:val="006521C9"/>
    <w:rsid w:val="00653A85"/>
    <w:rsid w:val="00654CBF"/>
    <w:rsid w:val="0065705E"/>
    <w:rsid w:val="006608E2"/>
    <w:rsid w:val="006617A6"/>
    <w:rsid w:val="0066363B"/>
    <w:rsid w:val="00665B94"/>
    <w:rsid w:val="0068007A"/>
    <w:rsid w:val="00686B7B"/>
    <w:rsid w:val="006977A7"/>
    <w:rsid w:val="006A089C"/>
    <w:rsid w:val="006A3AA3"/>
    <w:rsid w:val="006A3C33"/>
    <w:rsid w:val="006A4273"/>
    <w:rsid w:val="006A65B1"/>
    <w:rsid w:val="006B185E"/>
    <w:rsid w:val="006B1AFF"/>
    <w:rsid w:val="006B1F28"/>
    <w:rsid w:val="006B3B22"/>
    <w:rsid w:val="006B77D6"/>
    <w:rsid w:val="006C2F4B"/>
    <w:rsid w:val="006C3DA2"/>
    <w:rsid w:val="006E5696"/>
    <w:rsid w:val="00700F82"/>
    <w:rsid w:val="007052D5"/>
    <w:rsid w:val="007204C7"/>
    <w:rsid w:val="0072535C"/>
    <w:rsid w:val="00736433"/>
    <w:rsid w:val="00744DE3"/>
    <w:rsid w:val="00745483"/>
    <w:rsid w:val="00752724"/>
    <w:rsid w:val="0076565C"/>
    <w:rsid w:val="007710DB"/>
    <w:rsid w:val="00780948"/>
    <w:rsid w:val="00782B0C"/>
    <w:rsid w:val="00784320"/>
    <w:rsid w:val="007859C8"/>
    <w:rsid w:val="00786E38"/>
    <w:rsid w:val="00797D99"/>
    <w:rsid w:val="007A1EED"/>
    <w:rsid w:val="007A6A41"/>
    <w:rsid w:val="007C0930"/>
    <w:rsid w:val="007C3A40"/>
    <w:rsid w:val="007D5E1E"/>
    <w:rsid w:val="007D6CCD"/>
    <w:rsid w:val="007E0E16"/>
    <w:rsid w:val="007E25A4"/>
    <w:rsid w:val="007E37FF"/>
    <w:rsid w:val="00805B11"/>
    <w:rsid w:val="00806754"/>
    <w:rsid w:val="00810465"/>
    <w:rsid w:val="008261BB"/>
    <w:rsid w:val="00831C27"/>
    <w:rsid w:val="0083590B"/>
    <w:rsid w:val="0083757E"/>
    <w:rsid w:val="00842FF7"/>
    <w:rsid w:val="00843E10"/>
    <w:rsid w:val="00846B07"/>
    <w:rsid w:val="0085699F"/>
    <w:rsid w:val="0086312B"/>
    <w:rsid w:val="008659A5"/>
    <w:rsid w:val="00875D3D"/>
    <w:rsid w:val="00876355"/>
    <w:rsid w:val="00884128"/>
    <w:rsid w:val="00895157"/>
    <w:rsid w:val="00896B16"/>
    <w:rsid w:val="008E2D9C"/>
    <w:rsid w:val="008F5DE0"/>
    <w:rsid w:val="00910C0E"/>
    <w:rsid w:val="00910DA2"/>
    <w:rsid w:val="00912423"/>
    <w:rsid w:val="00917414"/>
    <w:rsid w:val="00924814"/>
    <w:rsid w:val="00964995"/>
    <w:rsid w:val="00972D4A"/>
    <w:rsid w:val="00974B94"/>
    <w:rsid w:val="00977557"/>
    <w:rsid w:val="00991063"/>
    <w:rsid w:val="00992373"/>
    <w:rsid w:val="009A40B4"/>
    <w:rsid w:val="009B53D5"/>
    <w:rsid w:val="009B7408"/>
    <w:rsid w:val="009C15AE"/>
    <w:rsid w:val="009C78F1"/>
    <w:rsid w:val="009E4F0A"/>
    <w:rsid w:val="00A07EC0"/>
    <w:rsid w:val="00A1581F"/>
    <w:rsid w:val="00A31474"/>
    <w:rsid w:val="00A40293"/>
    <w:rsid w:val="00A60BDE"/>
    <w:rsid w:val="00A62180"/>
    <w:rsid w:val="00A64482"/>
    <w:rsid w:val="00A67322"/>
    <w:rsid w:val="00A71FB3"/>
    <w:rsid w:val="00A74FD7"/>
    <w:rsid w:val="00A84291"/>
    <w:rsid w:val="00A93F3F"/>
    <w:rsid w:val="00AA762A"/>
    <w:rsid w:val="00AB42E9"/>
    <w:rsid w:val="00AC0CCF"/>
    <w:rsid w:val="00AC5434"/>
    <w:rsid w:val="00AC5A23"/>
    <w:rsid w:val="00AC5C4B"/>
    <w:rsid w:val="00AC7D49"/>
    <w:rsid w:val="00AD3530"/>
    <w:rsid w:val="00AD4E69"/>
    <w:rsid w:val="00AE1BD2"/>
    <w:rsid w:val="00AE75A3"/>
    <w:rsid w:val="00AF3D4D"/>
    <w:rsid w:val="00AF621D"/>
    <w:rsid w:val="00AF636F"/>
    <w:rsid w:val="00B07864"/>
    <w:rsid w:val="00B21ABD"/>
    <w:rsid w:val="00B269FB"/>
    <w:rsid w:val="00B3263E"/>
    <w:rsid w:val="00B37096"/>
    <w:rsid w:val="00B4306A"/>
    <w:rsid w:val="00B50B0D"/>
    <w:rsid w:val="00B51394"/>
    <w:rsid w:val="00B52E8D"/>
    <w:rsid w:val="00B54B38"/>
    <w:rsid w:val="00B629C8"/>
    <w:rsid w:val="00B67B14"/>
    <w:rsid w:val="00B71ED2"/>
    <w:rsid w:val="00B81D67"/>
    <w:rsid w:val="00B82499"/>
    <w:rsid w:val="00B86AD4"/>
    <w:rsid w:val="00B874D2"/>
    <w:rsid w:val="00B92E8C"/>
    <w:rsid w:val="00BA2DC3"/>
    <w:rsid w:val="00BA448F"/>
    <w:rsid w:val="00BB235A"/>
    <w:rsid w:val="00BB3A87"/>
    <w:rsid w:val="00BC20DD"/>
    <w:rsid w:val="00BC39DD"/>
    <w:rsid w:val="00BD374C"/>
    <w:rsid w:val="00BE0089"/>
    <w:rsid w:val="00BE0CC9"/>
    <w:rsid w:val="00BE1F8B"/>
    <w:rsid w:val="00BF4934"/>
    <w:rsid w:val="00C00A18"/>
    <w:rsid w:val="00C07118"/>
    <w:rsid w:val="00C12F29"/>
    <w:rsid w:val="00C14E60"/>
    <w:rsid w:val="00C15513"/>
    <w:rsid w:val="00C20A15"/>
    <w:rsid w:val="00C32BAD"/>
    <w:rsid w:val="00C332CE"/>
    <w:rsid w:val="00C40623"/>
    <w:rsid w:val="00C42C4A"/>
    <w:rsid w:val="00C42E43"/>
    <w:rsid w:val="00C43CAA"/>
    <w:rsid w:val="00C51B0E"/>
    <w:rsid w:val="00C5518A"/>
    <w:rsid w:val="00C57416"/>
    <w:rsid w:val="00C63C45"/>
    <w:rsid w:val="00C7435F"/>
    <w:rsid w:val="00C75A67"/>
    <w:rsid w:val="00CA16B4"/>
    <w:rsid w:val="00CA61C7"/>
    <w:rsid w:val="00CB1045"/>
    <w:rsid w:val="00CC2B46"/>
    <w:rsid w:val="00CF199B"/>
    <w:rsid w:val="00CF2DB6"/>
    <w:rsid w:val="00D01336"/>
    <w:rsid w:val="00D02F6D"/>
    <w:rsid w:val="00D07073"/>
    <w:rsid w:val="00D11697"/>
    <w:rsid w:val="00D228A9"/>
    <w:rsid w:val="00D31477"/>
    <w:rsid w:val="00D50990"/>
    <w:rsid w:val="00D819C7"/>
    <w:rsid w:val="00D850AA"/>
    <w:rsid w:val="00D86FEA"/>
    <w:rsid w:val="00D94892"/>
    <w:rsid w:val="00D94B39"/>
    <w:rsid w:val="00DA1847"/>
    <w:rsid w:val="00DB3628"/>
    <w:rsid w:val="00DC20B2"/>
    <w:rsid w:val="00DC78D7"/>
    <w:rsid w:val="00DD4EE8"/>
    <w:rsid w:val="00DD78E6"/>
    <w:rsid w:val="00DE13D0"/>
    <w:rsid w:val="00DE2ED2"/>
    <w:rsid w:val="00E03CE0"/>
    <w:rsid w:val="00E0621E"/>
    <w:rsid w:val="00E23C13"/>
    <w:rsid w:val="00E351B5"/>
    <w:rsid w:val="00E3603A"/>
    <w:rsid w:val="00E36A6B"/>
    <w:rsid w:val="00E40002"/>
    <w:rsid w:val="00E40B23"/>
    <w:rsid w:val="00E40E84"/>
    <w:rsid w:val="00E4290F"/>
    <w:rsid w:val="00E455D0"/>
    <w:rsid w:val="00E50CDF"/>
    <w:rsid w:val="00E54D41"/>
    <w:rsid w:val="00E5698E"/>
    <w:rsid w:val="00E62980"/>
    <w:rsid w:val="00E66931"/>
    <w:rsid w:val="00E74D39"/>
    <w:rsid w:val="00E754A1"/>
    <w:rsid w:val="00E759A6"/>
    <w:rsid w:val="00E8030D"/>
    <w:rsid w:val="00E811AB"/>
    <w:rsid w:val="00E815A0"/>
    <w:rsid w:val="00E815BB"/>
    <w:rsid w:val="00E83508"/>
    <w:rsid w:val="00EA4091"/>
    <w:rsid w:val="00EA4611"/>
    <w:rsid w:val="00EB0550"/>
    <w:rsid w:val="00EB0648"/>
    <w:rsid w:val="00EB143D"/>
    <w:rsid w:val="00EB3CF5"/>
    <w:rsid w:val="00EB5584"/>
    <w:rsid w:val="00EB5E52"/>
    <w:rsid w:val="00EB7F41"/>
    <w:rsid w:val="00EC16C5"/>
    <w:rsid w:val="00EC20B2"/>
    <w:rsid w:val="00EC7FA1"/>
    <w:rsid w:val="00ED4341"/>
    <w:rsid w:val="00EE04D4"/>
    <w:rsid w:val="00EE1757"/>
    <w:rsid w:val="00EE26EB"/>
    <w:rsid w:val="00EF0AD3"/>
    <w:rsid w:val="00EF7220"/>
    <w:rsid w:val="00F14BCB"/>
    <w:rsid w:val="00F34378"/>
    <w:rsid w:val="00F504B9"/>
    <w:rsid w:val="00F505F1"/>
    <w:rsid w:val="00F5682B"/>
    <w:rsid w:val="00F73656"/>
    <w:rsid w:val="00F76457"/>
    <w:rsid w:val="00F92182"/>
    <w:rsid w:val="00F9717F"/>
    <w:rsid w:val="00FA11FF"/>
    <w:rsid w:val="00FA349E"/>
    <w:rsid w:val="00FA6D9E"/>
    <w:rsid w:val="00FB0D95"/>
    <w:rsid w:val="00FC17CF"/>
    <w:rsid w:val="00FC197A"/>
    <w:rsid w:val="00FD18FB"/>
    <w:rsid w:val="00FD5B21"/>
    <w:rsid w:val="00FE2B21"/>
    <w:rsid w:val="00FE4085"/>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B69E4"/>
  <w15:docId w15:val="{0A3CACD3-F76F-40C3-8474-8706C621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05578F"/>
  </w:style>
  <w:style w:type="paragraph" w:styleId="Porat">
    <w:name w:val="footer"/>
    <w:aliases w:val="Diagrama Diagrama Diagrama"/>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link w:val="BetarpDiagrama"/>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EB143D"/>
    <w:pPr>
      <w:ind w:left="720"/>
      <w:contextualSpacing/>
    </w:pPr>
  </w:style>
  <w:style w:type="paragraph" w:styleId="Puslapioinaostekstas">
    <w:name w:val="footnote text"/>
    <w:basedOn w:val="prastasis"/>
    <w:link w:val="PuslapioinaostekstasDiagrama"/>
    <w:uiPriority w:val="99"/>
    <w:unhideWhenUsed/>
    <w:rsid w:val="0032241A"/>
    <w:pPr>
      <w:spacing w:after="0" w:line="240" w:lineRule="auto"/>
      <w:jc w:val="left"/>
    </w:pPr>
    <w:rPr>
      <w:rFonts w:ascii="Times New Roman" w:eastAsia="Times New Roman" w:hAnsi="Times New Roman" w:cs="Times New Roman"/>
      <w:szCs w:val="20"/>
    </w:rPr>
  </w:style>
  <w:style w:type="character" w:customStyle="1" w:styleId="PuslapioinaostekstasDiagrama">
    <w:name w:val="Puslapio išnašos tekstas Diagrama"/>
    <w:basedOn w:val="Numatytasispastraiposriftas"/>
    <w:link w:val="Puslapioinaostekstas"/>
    <w:uiPriority w:val="99"/>
    <w:rsid w:val="0032241A"/>
    <w:rPr>
      <w:rFonts w:ascii="Times New Roman" w:eastAsia="Times New Roman" w:hAnsi="Times New Roman" w:cs="Times New Roman"/>
      <w:sz w:val="20"/>
      <w:szCs w:val="20"/>
    </w:rPr>
  </w:style>
  <w:style w:type="character" w:styleId="Puslapioinaosnuoroda">
    <w:name w:val="footnote reference"/>
    <w:uiPriority w:val="99"/>
    <w:unhideWhenUsed/>
    <w:rsid w:val="0032241A"/>
    <w:rPr>
      <w:vertAlign w:val="superscript"/>
    </w:rPr>
  </w:style>
  <w:style w:type="paragraph" w:customStyle="1" w:styleId="FMAnormaltext">
    <w:name w:val="FM A normal text"/>
    <w:basedOn w:val="prastasis"/>
    <w:rsid w:val="00686B7B"/>
    <w:pPr>
      <w:tabs>
        <w:tab w:val="left" w:pos="1418"/>
        <w:tab w:val="left" w:pos="2126"/>
      </w:tabs>
      <w:overflowPunct w:val="0"/>
      <w:autoSpaceDE w:val="0"/>
      <w:autoSpaceDN w:val="0"/>
      <w:adjustRightInd w:val="0"/>
      <w:spacing w:after="120" w:line="240" w:lineRule="auto"/>
      <w:ind w:firstLine="720"/>
    </w:pPr>
    <w:rPr>
      <w:rFonts w:ascii="Times New Roman" w:eastAsia="Times New Roman" w:hAnsi="Times New Roman" w:cs="Times New Roman"/>
      <w:sz w:val="22"/>
      <w:szCs w:val="24"/>
    </w:rPr>
  </w:style>
  <w:style w:type="table" w:customStyle="1" w:styleId="TableGrid5">
    <w:name w:val="Table Grid5"/>
    <w:basedOn w:val="prastojilentel"/>
    <w:uiPriority w:val="59"/>
    <w:rsid w:val="00686B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686B7B"/>
    <w:pPr>
      <w:spacing w:after="120"/>
    </w:pPr>
  </w:style>
  <w:style w:type="character" w:customStyle="1" w:styleId="PagrindinistekstasDiagrama">
    <w:name w:val="Pagrindinis tekstas Diagrama"/>
    <w:basedOn w:val="Numatytasispastraiposriftas"/>
    <w:link w:val="Pagrindinistekstas"/>
    <w:uiPriority w:val="99"/>
    <w:semiHidden/>
    <w:rsid w:val="00686B7B"/>
    <w:rPr>
      <w:rFonts w:ascii="Open Sans" w:hAnsi="Open Sans"/>
      <w:sz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686B7B"/>
    <w:rPr>
      <w:rFonts w:ascii="Open Sans" w:hAnsi="Open Sans"/>
      <w:sz w:val="20"/>
    </w:rPr>
  </w:style>
  <w:style w:type="paragraph" w:customStyle="1" w:styleId="Spalvotassraas1parykinimas1">
    <w:name w:val="Spalvotas sąrašas – 1 paryškinimas1"/>
    <w:basedOn w:val="prastasis"/>
    <w:uiPriority w:val="34"/>
    <w:qFormat/>
    <w:rsid w:val="00686B7B"/>
    <w:pPr>
      <w:spacing w:after="0" w:line="240" w:lineRule="auto"/>
      <w:ind w:left="720"/>
      <w:contextualSpacing/>
      <w:jc w:val="left"/>
    </w:pPr>
    <w:rPr>
      <w:rFonts w:ascii="Times New Roman" w:eastAsia="Calibri" w:hAnsi="Times New Roman" w:cs="Times New Roman"/>
      <w:sz w:val="24"/>
      <w:szCs w:val="24"/>
      <w:lang w:val="en-GB"/>
    </w:rPr>
  </w:style>
  <w:style w:type="character" w:styleId="Komentaronuoroda">
    <w:name w:val="annotation reference"/>
    <w:basedOn w:val="Numatytasispastraiposriftas"/>
    <w:uiPriority w:val="99"/>
    <w:unhideWhenUsed/>
    <w:rsid w:val="007710DB"/>
    <w:rPr>
      <w:sz w:val="16"/>
      <w:szCs w:val="16"/>
    </w:rPr>
  </w:style>
  <w:style w:type="paragraph" w:styleId="Komentarotekstas">
    <w:name w:val="annotation text"/>
    <w:basedOn w:val="prastasis"/>
    <w:link w:val="KomentarotekstasDiagrama"/>
    <w:uiPriority w:val="99"/>
    <w:semiHidden/>
    <w:unhideWhenUsed/>
    <w:rsid w:val="007710DB"/>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7710DB"/>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7710DB"/>
    <w:rPr>
      <w:b/>
      <w:bCs/>
    </w:rPr>
  </w:style>
  <w:style w:type="character" w:customStyle="1" w:styleId="KomentarotemaDiagrama">
    <w:name w:val="Komentaro tema Diagrama"/>
    <w:basedOn w:val="KomentarotekstasDiagrama"/>
    <w:link w:val="Komentarotema"/>
    <w:uiPriority w:val="99"/>
    <w:semiHidden/>
    <w:rsid w:val="007710DB"/>
    <w:rPr>
      <w:rFonts w:ascii="Open Sans" w:hAnsi="Open Sans"/>
      <w:b/>
      <w:bCs/>
      <w:sz w:val="20"/>
      <w:szCs w:val="20"/>
    </w:rPr>
  </w:style>
  <w:style w:type="numbering" w:customStyle="1" w:styleId="Stilius1">
    <w:name w:val="Stilius1"/>
    <w:rsid w:val="00E5698E"/>
    <w:pPr>
      <w:numPr>
        <w:numId w:val="7"/>
      </w:numPr>
    </w:pPr>
  </w:style>
  <w:style w:type="paragraph" w:styleId="Pataisymai">
    <w:name w:val="Revision"/>
    <w:hidden/>
    <w:uiPriority w:val="99"/>
    <w:semiHidden/>
    <w:rsid w:val="00BD374C"/>
    <w:pPr>
      <w:spacing w:after="0" w:line="240" w:lineRule="auto"/>
    </w:pPr>
    <w:rPr>
      <w:rFonts w:ascii="Open Sans" w:hAnsi="Open Sans"/>
      <w:sz w:val="20"/>
    </w:rPr>
  </w:style>
  <w:style w:type="character" w:customStyle="1" w:styleId="BetarpDiagrama">
    <w:name w:val="Be tarpų Diagrama"/>
    <w:basedOn w:val="Numatytasispastraiposriftas"/>
    <w:link w:val="Betarp"/>
    <w:uiPriority w:val="1"/>
    <w:rsid w:val="00E54D41"/>
  </w:style>
  <w:style w:type="paragraph" w:customStyle="1" w:styleId="Heading1mod">
    <w:name w:val="Heading 1_mod"/>
    <w:basedOn w:val="Antrat1"/>
    <w:link w:val="Heading1modChar"/>
    <w:qFormat/>
    <w:rsid w:val="006A3AA3"/>
    <w:pPr>
      <w:numPr>
        <w:numId w:val="11"/>
      </w:numPr>
      <w:tabs>
        <w:tab w:val="left" w:pos="426"/>
      </w:tabs>
      <w:spacing w:after="360" w:line="240" w:lineRule="auto"/>
      <w:ind w:left="720"/>
      <w:jc w:val="center"/>
    </w:pPr>
    <w:rPr>
      <w:rFonts w:ascii="Times New Roman" w:hAnsi="Times New Roman" w:cs="Times New Roman"/>
      <w:b w:val="0"/>
      <w:bCs w:val="0"/>
      <w:color w:val="auto"/>
      <w:sz w:val="24"/>
      <w:szCs w:val="24"/>
      <w:lang w:val="en-US"/>
    </w:rPr>
  </w:style>
  <w:style w:type="character" w:customStyle="1" w:styleId="Heading1modChar">
    <w:name w:val="Heading 1_mod Char"/>
    <w:basedOn w:val="Numatytasispastraiposriftas"/>
    <w:link w:val="Heading1mod"/>
    <w:rsid w:val="006A3AA3"/>
    <w:rPr>
      <w:rFonts w:ascii="Times New Roman" w:eastAsiaTheme="majorEastAsia" w:hAnsi="Times New Roman" w:cs="Times New Roman"/>
      <w:sz w:val="24"/>
      <w:szCs w:val="24"/>
      <w:lang w:val="en-US"/>
    </w:rPr>
  </w:style>
  <w:style w:type="character" w:customStyle="1" w:styleId="cf01">
    <w:name w:val="cf01"/>
    <w:basedOn w:val="Numatytasispastraiposriftas"/>
    <w:rsid w:val="006A3AA3"/>
    <w:rPr>
      <w:rFonts w:ascii="Segoe UI" w:hAnsi="Segoe UI" w:cs="Segoe UI" w:hint="default"/>
      <w:sz w:val="18"/>
      <w:szCs w:val="18"/>
    </w:rPr>
  </w:style>
  <w:style w:type="character" w:customStyle="1" w:styleId="cf11">
    <w:name w:val="cf11"/>
    <w:basedOn w:val="Numatytasispastraiposriftas"/>
    <w:rsid w:val="006A3AA3"/>
    <w:rPr>
      <w:rFonts w:ascii="Segoe UI" w:hAnsi="Segoe UI" w:cs="Segoe UI" w:hint="default"/>
      <w:sz w:val="18"/>
      <w:szCs w:val="18"/>
    </w:rPr>
  </w:style>
  <w:style w:type="character" w:customStyle="1" w:styleId="cf21">
    <w:name w:val="cf21"/>
    <w:basedOn w:val="Numatytasispastraiposriftas"/>
    <w:rsid w:val="006A3AA3"/>
    <w:rPr>
      <w:rFonts w:ascii="Segoe UI" w:hAnsi="Segoe UI" w:cs="Segoe UI" w:hint="default"/>
      <w:sz w:val="18"/>
      <w:szCs w:val="18"/>
      <w:u w:val="single"/>
    </w:rPr>
  </w:style>
  <w:style w:type="paragraph" w:customStyle="1" w:styleId="Body2">
    <w:name w:val="Body 2"/>
    <w:rsid w:val="006A3AA3"/>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paragrafesrasas2lygis">
    <w:name w:val="_paragrafe sąrasas 2 lygis"/>
    <w:basedOn w:val="Pagrindiniotekstotrauka2"/>
    <w:link w:val="paragrafesrasas2lygisDiagrama"/>
    <w:qFormat/>
    <w:rsid w:val="00B269FB"/>
    <w:pPr>
      <w:spacing w:line="276" w:lineRule="auto"/>
      <w:ind w:left="0"/>
    </w:pPr>
    <w:rPr>
      <w:rFonts w:ascii="Times New Roman" w:eastAsia="Times New Roman" w:hAnsi="Times New Roman" w:cs="Times New Roman"/>
      <w:sz w:val="22"/>
    </w:rPr>
  </w:style>
  <w:style w:type="character" w:customStyle="1" w:styleId="paragrafesrasas2lygisDiagrama">
    <w:name w:val="_paragrafe sąrasas 2 lygis Diagrama"/>
    <w:basedOn w:val="Numatytasispastraiposriftas"/>
    <w:link w:val="paragrafesrasas2lygis"/>
    <w:rsid w:val="00B269F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269F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269FB"/>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27560">
      <w:bodyDiv w:val="1"/>
      <w:marLeft w:val="0"/>
      <w:marRight w:val="0"/>
      <w:marTop w:val="0"/>
      <w:marBottom w:val="0"/>
      <w:divBdr>
        <w:top w:val="none" w:sz="0" w:space="0" w:color="auto"/>
        <w:left w:val="none" w:sz="0" w:space="0" w:color="auto"/>
        <w:bottom w:val="none" w:sz="0" w:space="0" w:color="auto"/>
        <w:right w:val="none" w:sz="0" w:space="0" w:color="auto"/>
      </w:divBdr>
    </w:div>
    <w:div w:id="311103631">
      <w:bodyDiv w:val="1"/>
      <w:marLeft w:val="0"/>
      <w:marRight w:val="0"/>
      <w:marTop w:val="0"/>
      <w:marBottom w:val="0"/>
      <w:divBdr>
        <w:top w:val="none" w:sz="0" w:space="0" w:color="auto"/>
        <w:left w:val="none" w:sz="0" w:space="0" w:color="auto"/>
        <w:bottom w:val="none" w:sz="0" w:space="0" w:color="auto"/>
        <w:right w:val="none" w:sz="0" w:space="0" w:color="auto"/>
      </w:divBdr>
    </w:div>
    <w:div w:id="383914714">
      <w:bodyDiv w:val="1"/>
      <w:marLeft w:val="0"/>
      <w:marRight w:val="0"/>
      <w:marTop w:val="0"/>
      <w:marBottom w:val="0"/>
      <w:divBdr>
        <w:top w:val="none" w:sz="0" w:space="0" w:color="auto"/>
        <w:left w:val="none" w:sz="0" w:space="0" w:color="auto"/>
        <w:bottom w:val="none" w:sz="0" w:space="0" w:color="auto"/>
        <w:right w:val="none" w:sz="0" w:space="0" w:color="auto"/>
      </w:divBdr>
    </w:div>
    <w:div w:id="401149208">
      <w:bodyDiv w:val="1"/>
      <w:marLeft w:val="0"/>
      <w:marRight w:val="0"/>
      <w:marTop w:val="0"/>
      <w:marBottom w:val="0"/>
      <w:divBdr>
        <w:top w:val="none" w:sz="0" w:space="0" w:color="auto"/>
        <w:left w:val="none" w:sz="0" w:space="0" w:color="auto"/>
        <w:bottom w:val="none" w:sz="0" w:space="0" w:color="auto"/>
        <w:right w:val="none" w:sz="0" w:space="0" w:color="auto"/>
      </w:divBdr>
    </w:div>
    <w:div w:id="829101820">
      <w:bodyDiv w:val="1"/>
      <w:marLeft w:val="0"/>
      <w:marRight w:val="0"/>
      <w:marTop w:val="0"/>
      <w:marBottom w:val="0"/>
      <w:divBdr>
        <w:top w:val="none" w:sz="0" w:space="0" w:color="auto"/>
        <w:left w:val="none" w:sz="0" w:space="0" w:color="auto"/>
        <w:bottom w:val="none" w:sz="0" w:space="0" w:color="auto"/>
        <w:right w:val="none" w:sz="0" w:space="0" w:color="auto"/>
      </w:divBdr>
    </w:div>
    <w:div w:id="835144790">
      <w:bodyDiv w:val="1"/>
      <w:marLeft w:val="0"/>
      <w:marRight w:val="0"/>
      <w:marTop w:val="0"/>
      <w:marBottom w:val="0"/>
      <w:divBdr>
        <w:top w:val="none" w:sz="0" w:space="0" w:color="auto"/>
        <w:left w:val="none" w:sz="0" w:space="0" w:color="auto"/>
        <w:bottom w:val="none" w:sz="0" w:space="0" w:color="auto"/>
        <w:right w:val="none" w:sz="0" w:space="0" w:color="auto"/>
      </w:divBdr>
    </w:div>
    <w:div w:id="859783190">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00348167">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82427352">
      <w:bodyDiv w:val="1"/>
      <w:marLeft w:val="0"/>
      <w:marRight w:val="0"/>
      <w:marTop w:val="0"/>
      <w:marBottom w:val="0"/>
      <w:divBdr>
        <w:top w:val="none" w:sz="0" w:space="0" w:color="auto"/>
        <w:left w:val="none" w:sz="0" w:space="0" w:color="auto"/>
        <w:bottom w:val="none" w:sz="0" w:space="0" w:color="auto"/>
        <w:right w:val="none" w:sz="0" w:space="0" w:color="auto"/>
      </w:divBdr>
    </w:div>
    <w:div w:id="1223903310">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511220454">
      <w:bodyDiv w:val="1"/>
      <w:marLeft w:val="0"/>
      <w:marRight w:val="0"/>
      <w:marTop w:val="0"/>
      <w:marBottom w:val="0"/>
      <w:divBdr>
        <w:top w:val="none" w:sz="0" w:space="0" w:color="auto"/>
        <w:left w:val="none" w:sz="0" w:space="0" w:color="auto"/>
        <w:bottom w:val="none" w:sz="0" w:space="0" w:color="auto"/>
        <w:right w:val="none" w:sz="0" w:space="0" w:color="auto"/>
      </w:divBdr>
    </w:div>
    <w:div w:id="1555387041">
      <w:bodyDiv w:val="1"/>
      <w:marLeft w:val="0"/>
      <w:marRight w:val="0"/>
      <w:marTop w:val="0"/>
      <w:marBottom w:val="0"/>
      <w:divBdr>
        <w:top w:val="none" w:sz="0" w:space="0" w:color="auto"/>
        <w:left w:val="none" w:sz="0" w:space="0" w:color="auto"/>
        <w:bottom w:val="none" w:sz="0" w:space="0" w:color="auto"/>
        <w:right w:val="none" w:sz="0" w:space="0" w:color="auto"/>
      </w:divBdr>
    </w:div>
    <w:div w:id="1756054385">
      <w:bodyDiv w:val="1"/>
      <w:marLeft w:val="0"/>
      <w:marRight w:val="0"/>
      <w:marTop w:val="0"/>
      <w:marBottom w:val="0"/>
      <w:divBdr>
        <w:top w:val="none" w:sz="0" w:space="0" w:color="auto"/>
        <w:left w:val="none" w:sz="0" w:space="0" w:color="auto"/>
        <w:bottom w:val="none" w:sz="0" w:space="0" w:color="auto"/>
        <w:right w:val="none" w:sz="0" w:space="0" w:color="auto"/>
      </w:divBdr>
    </w:div>
    <w:div w:id="1837576106">
      <w:bodyDiv w:val="1"/>
      <w:marLeft w:val="0"/>
      <w:marRight w:val="0"/>
      <w:marTop w:val="0"/>
      <w:marBottom w:val="0"/>
      <w:divBdr>
        <w:top w:val="none" w:sz="0" w:space="0" w:color="auto"/>
        <w:left w:val="none" w:sz="0" w:space="0" w:color="auto"/>
        <w:bottom w:val="none" w:sz="0" w:space="0" w:color="auto"/>
        <w:right w:val="none" w:sz="0" w:space="0" w:color="auto"/>
      </w:divBdr>
    </w:div>
    <w:div w:id="2062434119">
      <w:bodyDiv w:val="1"/>
      <w:marLeft w:val="0"/>
      <w:marRight w:val="0"/>
      <w:marTop w:val="0"/>
      <w:marBottom w:val="0"/>
      <w:divBdr>
        <w:top w:val="none" w:sz="0" w:space="0" w:color="auto"/>
        <w:left w:val="none" w:sz="0" w:space="0" w:color="auto"/>
        <w:bottom w:val="none" w:sz="0" w:space="0" w:color="auto"/>
        <w:right w:val="none" w:sz="0" w:space="0" w:color="auto"/>
      </w:divBdr>
    </w:div>
    <w:div w:id="2081559438">
      <w:bodyDiv w:val="1"/>
      <w:marLeft w:val="0"/>
      <w:marRight w:val="0"/>
      <w:marTop w:val="0"/>
      <w:marBottom w:val="0"/>
      <w:divBdr>
        <w:top w:val="none" w:sz="0" w:space="0" w:color="auto"/>
        <w:left w:val="none" w:sz="0" w:space="0" w:color="auto"/>
        <w:bottom w:val="none" w:sz="0" w:space="0" w:color="auto"/>
        <w:right w:val="none" w:sz="0" w:space="0" w:color="auto"/>
      </w:divBdr>
    </w:div>
    <w:div w:id="21305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9FAD6-8550-4587-B6D6-05FEAABAD8C6}">
  <ds:schemaRefs>
    <ds:schemaRef ds:uri="http://schemas.openxmlformats.org/officeDocument/2006/bibliography"/>
  </ds:schemaRefs>
</ds:datastoreItem>
</file>

<file path=customXml/itemProps2.xml><?xml version="1.0" encoding="utf-8"?>
<ds:datastoreItem xmlns:ds="http://schemas.openxmlformats.org/officeDocument/2006/customXml" ds:itemID="{4D1B0F0C-2A58-48F1-8940-E6BA71CC8EAE}">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AF3172A2-7606-453B-9E90-9E61D36F4BAF}">
  <ds:schemaRefs>
    <ds:schemaRef ds:uri="http://schemas.microsoft.com/sharepoint/v3/contenttype/forms"/>
  </ds:schemaRefs>
</ds:datastoreItem>
</file>

<file path=customXml/itemProps4.xml><?xml version="1.0" encoding="utf-8"?>
<ds:datastoreItem xmlns:ds="http://schemas.openxmlformats.org/officeDocument/2006/customXml" ds:itemID="{1724107E-D765-44A7-ACD6-94E8CA10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112</TotalTime>
  <Pages>16</Pages>
  <Words>33148</Words>
  <Characters>18895</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94</cp:revision>
  <cp:lastPrinted>2018-01-15T11:43:00Z</cp:lastPrinted>
  <dcterms:created xsi:type="dcterms:W3CDTF">2025-10-23T04:45:00Z</dcterms:created>
  <dcterms:modified xsi:type="dcterms:W3CDTF">2026-04-14T04:12:00Z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